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049D920" w:rsidR="00773F15" w:rsidRPr="005B1F3E" w:rsidRDefault="00773F15" w:rsidP="000C1179">
      <w:pPr>
        <w:pStyle w:val="3GPPHeader"/>
        <w:spacing w:after="0"/>
        <w:contextualSpacing/>
        <w:rPr>
          <w:rFonts w:ascii="Arial" w:hAnsi="Arial" w:cs="Arial"/>
          <w:sz w:val="36"/>
          <w:szCs w:val="36"/>
          <w:lang w:val="de-DE" w:eastAsia="ko-KR"/>
        </w:rPr>
      </w:pPr>
      <w:r w:rsidRPr="005B1F3E">
        <w:rPr>
          <w:rFonts w:ascii="Arial" w:hAnsi="Arial" w:cs="Arial"/>
          <w:sz w:val="28"/>
          <w:szCs w:val="22"/>
          <w:lang w:val="de-DE"/>
        </w:rPr>
        <w:t>3GPP TSG-RAN WG1 #</w:t>
      </w:r>
      <w:r w:rsidR="00455336" w:rsidRPr="005B1F3E">
        <w:rPr>
          <w:rFonts w:ascii="Arial" w:hAnsi="Arial" w:cs="Arial"/>
          <w:sz w:val="28"/>
          <w:szCs w:val="22"/>
          <w:lang w:val="de-DE"/>
        </w:rPr>
        <w:t>1</w:t>
      </w:r>
      <w:r w:rsidR="006A16A2" w:rsidRPr="005B1F3E">
        <w:rPr>
          <w:rFonts w:ascii="Arial" w:hAnsi="Arial" w:cs="Arial"/>
          <w:sz w:val="28"/>
          <w:szCs w:val="22"/>
          <w:lang w:val="de-DE"/>
        </w:rPr>
        <w:t>2</w:t>
      </w:r>
      <w:r w:rsidR="006D6D16" w:rsidRPr="005B1F3E">
        <w:rPr>
          <w:rFonts w:ascii="Arial" w:hAnsi="Arial" w:cs="Arial"/>
          <w:sz w:val="28"/>
          <w:szCs w:val="22"/>
          <w:lang w:val="de-DE"/>
        </w:rPr>
        <w:t>2</w:t>
      </w:r>
      <w:r w:rsidR="00871C3D">
        <w:rPr>
          <w:rFonts w:ascii="Arial" w:hAnsi="Arial" w:cs="Arial"/>
          <w:sz w:val="28"/>
          <w:szCs w:val="22"/>
          <w:lang w:val="de-DE"/>
        </w:rPr>
        <w:t>-</w:t>
      </w:r>
      <w:r w:rsidR="004574FC" w:rsidRPr="005B1F3E">
        <w:rPr>
          <w:rFonts w:ascii="Arial" w:hAnsi="Arial" w:cs="Arial"/>
          <w:sz w:val="28"/>
          <w:szCs w:val="22"/>
          <w:lang w:val="de-DE"/>
        </w:rPr>
        <w:t>bis</w:t>
      </w:r>
      <w:r w:rsidRPr="005B1F3E">
        <w:rPr>
          <w:rFonts w:ascii="Arial" w:hAnsi="Arial" w:cs="Arial"/>
          <w:sz w:val="28"/>
          <w:szCs w:val="22"/>
          <w:lang w:val="de-DE"/>
        </w:rPr>
        <w:tab/>
      </w:r>
      <w:r w:rsidRPr="005B1F3E">
        <w:rPr>
          <w:rFonts w:ascii="Arial" w:hAnsi="Arial" w:cs="Arial"/>
          <w:sz w:val="28"/>
          <w:szCs w:val="28"/>
          <w:lang w:val="de-DE"/>
        </w:rPr>
        <w:t>R1-</w:t>
      </w:r>
      <w:r w:rsidR="000C1179" w:rsidRPr="005B1F3E">
        <w:rPr>
          <w:rFonts w:ascii="Arial" w:hAnsi="Arial" w:cs="Arial"/>
          <w:sz w:val="28"/>
          <w:szCs w:val="28"/>
          <w:lang w:val="de-DE"/>
        </w:rPr>
        <w:t>2506793</w:t>
      </w:r>
    </w:p>
    <w:p w14:paraId="5D31B680" w14:textId="77777777" w:rsidR="00B97BAC" w:rsidRPr="005B1F3E" w:rsidRDefault="00B97BAC" w:rsidP="000C1179">
      <w:pPr>
        <w:pStyle w:val="3GPPHeader"/>
        <w:spacing w:after="0"/>
        <w:contextualSpacing/>
        <w:rPr>
          <w:rFonts w:ascii="Arial" w:hAnsi="Arial" w:cs="Arial"/>
          <w:sz w:val="28"/>
          <w:szCs w:val="22"/>
          <w:lang w:val="en-US"/>
        </w:rPr>
      </w:pPr>
      <w:r w:rsidRPr="005B1F3E">
        <w:rPr>
          <w:rFonts w:ascii="Arial" w:hAnsi="Arial" w:cs="Arial"/>
          <w:sz w:val="28"/>
          <w:szCs w:val="22"/>
          <w:lang w:val="en-US"/>
        </w:rPr>
        <w:t>Prague, Czech Republic, Oct 13</w:t>
      </w:r>
      <w:r w:rsidRPr="005B1F3E">
        <w:rPr>
          <w:rFonts w:ascii="Arial" w:hAnsi="Arial" w:cs="Arial"/>
          <w:sz w:val="28"/>
          <w:szCs w:val="22"/>
          <w:vertAlign w:val="superscript"/>
          <w:lang w:val="en-US"/>
        </w:rPr>
        <w:t>th</w:t>
      </w:r>
      <w:r w:rsidRPr="005B1F3E">
        <w:rPr>
          <w:rFonts w:ascii="Arial" w:hAnsi="Arial" w:cs="Arial"/>
          <w:sz w:val="28"/>
          <w:szCs w:val="22"/>
          <w:lang w:val="en-US"/>
        </w:rPr>
        <w:t xml:space="preserve"> – 17</w:t>
      </w:r>
      <w:r w:rsidRPr="005B1F3E">
        <w:rPr>
          <w:rFonts w:ascii="Arial" w:hAnsi="Arial" w:cs="Arial"/>
          <w:sz w:val="28"/>
          <w:szCs w:val="22"/>
          <w:vertAlign w:val="superscript"/>
          <w:lang w:val="en-US"/>
        </w:rPr>
        <w:t>th</w:t>
      </w:r>
      <w:r w:rsidRPr="005B1F3E">
        <w:rPr>
          <w:rFonts w:ascii="Arial" w:hAnsi="Arial" w:cs="Arial"/>
          <w:sz w:val="28"/>
          <w:szCs w:val="22"/>
          <w:lang w:val="en-US"/>
        </w:rPr>
        <w:t>, 2025</w:t>
      </w:r>
    </w:p>
    <w:p w14:paraId="096D4290" w14:textId="77777777" w:rsidR="005B1F3E" w:rsidRDefault="005B1F3E" w:rsidP="000C1179">
      <w:pPr>
        <w:pStyle w:val="CRCoverPage"/>
        <w:tabs>
          <w:tab w:val="left" w:pos="1980"/>
        </w:tabs>
        <w:spacing w:after="0"/>
        <w:contextualSpacing/>
        <w:jc w:val="both"/>
        <w:rPr>
          <w:rFonts w:cs="Arial"/>
          <w:b/>
          <w:bCs/>
          <w:sz w:val="24"/>
          <w:lang w:val="en-US"/>
        </w:rPr>
      </w:pPr>
    </w:p>
    <w:p w14:paraId="452EB362" w14:textId="4ADC887F" w:rsidR="00773F15" w:rsidRPr="003C5FC0" w:rsidRDefault="00773F15" w:rsidP="000C1179">
      <w:pPr>
        <w:pStyle w:val="CRCoverPage"/>
        <w:tabs>
          <w:tab w:val="left" w:pos="1980"/>
        </w:tabs>
        <w:spacing w:after="0"/>
        <w:contextualSpacing/>
        <w:jc w:val="both"/>
        <w:rPr>
          <w:rFonts w:cs="Arial"/>
          <w:b/>
          <w:bCs/>
          <w:sz w:val="24"/>
          <w:lang w:val="en-US" w:eastAsia="ja-JP"/>
        </w:rPr>
      </w:pPr>
      <w:r w:rsidRPr="003C5FC0">
        <w:rPr>
          <w:rFonts w:cs="Arial"/>
          <w:b/>
          <w:bCs/>
          <w:sz w:val="24"/>
          <w:lang w:val="en-US"/>
        </w:rPr>
        <w:t>Agenda Item:</w:t>
      </w:r>
      <w:r w:rsidRPr="003C5FC0">
        <w:rPr>
          <w:rFonts w:cs="Arial"/>
          <w:b/>
          <w:bCs/>
          <w:sz w:val="24"/>
          <w:lang w:val="en-US"/>
        </w:rPr>
        <w:tab/>
      </w:r>
      <w:r w:rsidR="009C5173" w:rsidRPr="003C5FC0">
        <w:rPr>
          <w:rFonts w:cs="Arial"/>
          <w:b/>
          <w:bCs/>
          <w:sz w:val="24"/>
          <w:lang w:val="en-US"/>
        </w:rPr>
        <w:t>10.1.1.2</w:t>
      </w:r>
    </w:p>
    <w:p w14:paraId="2BA49935" w14:textId="77777777" w:rsidR="00773F15" w:rsidRPr="003C5FC0" w:rsidRDefault="00773F15" w:rsidP="000C1179">
      <w:pPr>
        <w:tabs>
          <w:tab w:val="left" w:pos="1985"/>
        </w:tabs>
        <w:spacing w:after="0"/>
        <w:contextualSpacing/>
        <w:rPr>
          <w:rFonts w:ascii="Arial" w:hAnsi="Arial" w:cs="Arial"/>
          <w:b/>
          <w:bCs/>
          <w:sz w:val="24"/>
          <w:lang w:val="en-US"/>
        </w:rPr>
      </w:pPr>
      <w:r w:rsidRPr="003C5FC0">
        <w:rPr>
          <w:rFonts w:ascii="Arial" w:hAnsi="Arial" w:cs="Arial"/>
          <w:b/>
          <w:bCs/>
          <w:sz w:val="24"/>
          <w:lang w:val="en-US"/>
        </w:rPr>
        <w:t>Source:</w:t>
      </w:r>
      <w:r w:rsidRPr="003C5FC0">
        <w:rPr>
          <w:rFonts w:ascii="Arial" w:hAnsi="Arial" w:cs="Arial"/>
          <w:b/>
          <w:bCs/>
          <w:sz w:val="24"/>
          <w:lang w:val="en-US"/>
        </w:rPr>
        <w:tab/>
        <w:t>InterDigital, Inc.</w:t>
      </w:r>
    </w:p>
    <w:p w14:paraId="64966197" w14:textId="73A87E34" w:rsidR="00773F15" w:rsidRPr="003C5FC0" w:rsidRDefault="00773F15" w:rsidP="000C1179">
      <w:pPr>
        <w:spacing w:after="0"/>
        <w:ind w:left="1985" w:hanging="1985"/>
        <w:contextualSpacing/>
        <w:rPr>
          <w:rFonts w:ascii="Arial" w:hAnsi="Arial" w:cs="Arial"/>
          <w:b/>
          <w:bCs/>
          <w:lang w:val="en-US"/>
        </w:rPr>
      </w:pPr>
      <w:r w:rsidRPr="003C5FC0">
        <w:rPr>
          <w:rFonts w:ascii="Arial" w:hAnsi="Arial" w:cs="Arial"/>
          <w:b/>
          <w:bCs/>
          <w:sz w:val="24"/>
          <w:lang w:val="en-US"/>
        </w:rPr>
        <w:t>Title:</w:t>
      </w:r>
      <w:r w:rsidRPr="003C5FC0">
        <w:rPr>
          <w:rFonts w:ascii="Arial" w:hAnsi="Arial" w:cs="Arial"/>
          <w:b/>
          <w:bCs/>
          <w:sz w:val="24"/>
          <w:lang w:val="en-US"/>
        </w:rPr>
        <w:tab/>
      </w:r>
      <w:r w:rsidR="00BB5B78" w:rsidRPr="003C5FC0">
        <w:rPr>
          <w:rFonts w:ascii="Arial" w:hAnsi="Arial" w:cs="Arial"/>
          <w:b/>
          <w:bCs/>
          <w:sz w:val="24"/>
          <w:lang w:val="en-US"/>
        </w:rPr>
        <w:t>AI/ML CSI Spatial/Frequency Compression: Other Aspects</w:t>
      </w:r>
    </w:p>
    <w:p w14:paraId="782AC7CD" w14:textId="77777777" w:rsidR="00773F15" w:rsidRDefault="00773F15" w:rsidP="000C1179">
      <w:pPr>
        <w:spacing w:after="0"/>
        <w:ind w:left="1985" w:hanging="1985"/>
        <w:contextualSpacing/>
        <w:rPr>
          <w:rFonts w:ascii="Arial" w:hAnsi="Arial" w:cs="Arial"/>
          <w:b/>
          <w:bCs/>
          <w:sz w:val="24"/>
          <w:lang w:val="en-US"/>
        </w:rPr>
      </w:pPr>
      <w:r w:rsidRPr="003C5FC0">
        <w:rPr>
          <w:rFonts w:ascii="Arial" w:hAnsi="Arial" w:cs="Arial"/>
          <w:b/>
          <w:bCs/>
          <w:sz w:val="24"/>
          <w:lang w:val="en-US"/>
        </w:rPr>
        <w:t>Document for:</w:t>
      </w:r>
      <w:r w:rsidRPr="003C5FC0">
        <w:rPr>
          <w:rFonts w:ascii="Arial" w:hAnsi="Arial" w:cs="Arial"/>
          <w:b/>
          <w:bCs/>
          <w:sz w:val="24"/>
          <w:lang w:val="en-US"/>
        </w:rPr>
        <w:tab/>
        <w:t>Discussion and Decision</w:t>
      </w:r>
    </w:p>
    <w:p w14:paraId="092A735F" w14:textId="77777777" w:rsidR="003C5FC0" w:rsidRPr="003C5FC0" w:rsidRDefault="003C5FC0" w:rsidP="000C1179">
      <w:pPr>
        <w:spacing w:after="0"/>
        <w:ind w:left="1985" w:hanging="1985"/>
        <w:contextualSpacing/>
        <w:rPr>
          <w:rFonts w:ascii="Arial" w:hAnsi="Arial" w:cs="Arial"/>
          <w:b/>
          <w:bCs/>
          <w:sz w:val="24"/>
          <w:lang w:val="en-US" w:eastAsia="ko-KR"/>
        </w:rPr>
      </w:pPr>
    </w:p>
    <w:p w14:paraId="1C3FFD89" w14:textId="1388F4C5" w:rsidR="00773F15" w:rsidRPr="00A40520" w:rsidRDefault="00773F15" w:rsidP="000C1179">
      <w:pPr>
        <w:pStyle w:val="Heading1"/>
        <w:spacing w:before="0" w:after="0"/>
        <w:contextualSpacing/>
        <w:rPr>
          <w:sz w:val="32"/>
          <w:lang w:val="en-US"/>
        </w:rPr>
      </w:pPr>
      <w:bookmarkStart w:id="0" w:name="_Toc178176150"/>
      <w:r w:rsidRPr="00A40520">
        <w:rPr>
          <w:sz w:val="32"/>
          <w:lang w:val="en-US"/>
        </w:rPr>
        <w:t>Introduction</w:t>
      </w:r>
      <w:bookmarkEnd w:id="0"/>
    </w:p>
    <w:p w14:paraId="56F24092" w14:textId="47CDF307" w:rsidR="00C306EC" w:rsidRDefault="00C306EC" w:rsidP="000C1179">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B465F1">
        <w:t>[1]</w:t>
      </w:r>
      <w:r w:rsidR="00830D84">
        <w:fldChar w:fldCharType="end"/>
      </w:r>
      <w:r w:rsidR="00E24275">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 xml:space="preserve">is summarized below </w:t>
      </w:r>
      <w:r w:rsidR="008B6312">
        <w:fldChar w:fldCharType="begin"/>
      </w:r>
      <w:r w:rsidR="008B6312">
        <w:instrText xml:space="preserve"> REF _Ref416167577 \n \h </w:instrText>
      </w:r>
      <w:r w:rsidR="008B6312">
        <w:fldChar w:fldCharType="separate"/>
      </w:r>
      <w:r w:rsidR="00B465F1">
        <w:t>[1]</w:t>
      </w:r>
      <w:r w:rsidR="008B6312">
        <w:fldChar w:fldCharType="end"/>
      </w:r>
      <w:r w:rsidR="008B6312">
        <w:t>.</w:t>
      </w:r>
    </w:p>
    <w:p w14:paraId="26A40DFD" w14:textId="2BB99337" w:rsidR="00C306EC" w:rsidRDefault="00C306EC" w:rsidP="000C1179">
      <w:pPr>
        <w:spacing w:after="0"/>
        <w:contextualSpacing/>
      </w:pPr>
    </w:p>
    <w:tbl>
      <w:tblPr>
        <w:tblStyle w:val="TableGrid"/>
        <w:tblW w:w="0" w:type="auto"/>
        <w:tblLook w:val="04A0" w:firstRow="1" w:lastRow="0" w:firstColumn="1" w:lastColumn="0" w:noHBand="0" w:noVBand="1"/>
      </w:tblPr>
      <w:tblGrid>
        <w:gridCol w:w="9629"/>
      </w:tblGrid>
      <w:tr w:rsidR="00C306EC" w:rsidRPr="00EF6EC4" w14:paraId="458187DE" w14:textId="77777777" w:rsidTr="00C306EC">
        <w:tc>
          <w:tcPr>
            <w:tcW w:w="9629" w:type="dxa"/>
          </w:tcPr>
          <w:p w14:paraId="0C997367" w14:textId="77777777" w:rsidR="00C62E68" w:rsidRPr="0047640E" w:rsidRDefault="00C62E68" w:rsidP="000C1179">
            <w:pPr>
              <w:spacing w:after="0"/>
              <w:contextualSpacing/>
              <w:rPr>
                <w:rFonts w:eastAsia="Times New Roman"/>
                <w:bCs/>
                <w:i/>
                <w:iCs/>
                <w:sz w:val="20"/>
                <w:lang w:val="en-US" w:eastAsia="en-GB"/>
              </w:rPr>
            </w:pPr>
            <w:r w:rsidRPr="0047640E">
              <w:rPr>
                <w:rFonts w:eastAsia="Times New Roman"/>
                <w:b/>
                <w:i/>
                <w:iCs/>
                <w:color w:val="0000FF"/>
                <w:sz w:val="20"/>
                <w:lang w:val="en-US" w:eastAsia="en-GB"/>
              </w:rPr>
              <w:t>CSI feedback enhancement</w:t>
            </w:r>
            <w:r w:rsidRPr="0047640E">
              <w:rPr>
                <w:rFonts w:eastAsia="Times New Roman"/>
                <w:bCs/>
                <w:i/>
                <w:iCs/>
                <w:sz w:val="20"/>
                <w:lang w:val="en-US" w:eastAsia="en-GB"/>
              </w:rPr>
              <w:t>, encompassing (two-sided model) [RAN1, RAN2]:</w:t>
            </w:r>
          </w:p>
          <w:p w14:paraId="75ECE086" w14:textId="77777777" w:rsidR="00C62E68" w:rsidRPr="0047640E" w:rsidRDefault="00C62E68" w:rsidP="000C1179">
            <w:pPr>
              <w:numPr>
                <w:ilvl w:val="0"/>
                <w:numId w:val="12"/>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CSI spatial/frequency compression without temporal aspects (“Case 0”), </w:t>
            </w:r>
          </w:p>
          <w:p w14:paraId="1B6E7808" w14:textId="77777777" w:rsidR="00C62E68" w:rsidRPr="0047640E" w:rsidRDefault="00C62E68" w:rsidP="000C1179">
            <w:pPr>
              <w:numPr>
                <w:ilvl w:val="0"/>
                <w:numId w:val="12"/>
              </w:numPr>
              <w:spacing w:after="0"/>
              <w:contextualSpacing/>
              <w:rPr>
                <w:rFonts w:eastAsia="Times New Roman"/>
                <w:bCs/>
                <w:i/>
                <w:iCs/>
                <w:sz w:val="20"/>
                <w:lang w:val="en-US" w:eastAsia="en-GB"/>
              </w:rPr>
            </w:pPr>
            <w:r w:rsidRPr="0047640E">
              <w:rPr>
                <w:rFonts w:eastAsia="Times New Roman"/>
                <w:bCs/>
                <w:i/>
                <w:iCs/>
                <w:sz w:val="20"/>
                <w:lang w:val="en-US" w:eastAsia="en-GB"/>
              </w:rPr>
              <w:t>Specify necessary signalling/mechanism(s) as per the identified potential specification impacts in FS_NR_AIML_</w:t>
            </w:r>
            <w:proofErr w:type="gramStart"/>
            <w:r w:rsidRPr="0047640E">
              <w:rPr>
                <w:rFonts w:eastAsia="Times New Roman"/>
                <w:bCs/>
                <w:i/>
                <w:iCs/>
                <w:sz w:val="20"/>
                <w:lang w:val="en-US" w:eastAsia="en-GB"/>
              </w:rPr>
              <w:t>Air ,</w:t>
            </w:r>
            <w:proofErr w:type="gramEnd"/>
            <w:r w:rsidRPr="0047640E">
              <w:rPr>
                <w:rFonts w:eastAsia="Times New Roman"/>
                <w:bCs/>
                <w:i/>
                <w:iCs/>
                <w:sz w:val="20"/>
                <w:lang w:val="en-US" w:eastAsia="en-GB"/>
              </w:rPr>
              <w:t xml:space="preserve"> including:</w:t>
            </w:r>
          </w:p>
          <w:p w14:paraId="77FF8E6A" w14:textId="77777777" w:rsidR="00C62E68" w:rsidRPr="0047640E" w:rsidRDefault="00C62E68" w:rsidP="000C1179">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Model pairing procedure including ID and applicability reporting</w:t>
            </w:r>
          </w:p>
          <w:p w14:paraId="22076B9A" w14:textId="77777777" w:rsidR="00C62E68" w:rsidRPr="0047640E" w:rsidRDefault="00C62E68" w:rsidP="000C1179">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47640E" w:rsidRDefault="00C62E68" w:rsidP="000C1179">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NW and UE side data collection for training,</w:t>
            </w:r>
          </w:p>
          <w:p w14:paraId="4D784EE8" w14:textId="77777777" w:rsidR="00C62E68" w:rsidRPr="0047640E" w:rsidRDefault="00C62E68" w:rsidP="000C1179">
            <w:pPr>
              <w:numPr>
                <w:ilvl w:val="2"/>
                <w:numId w:val="11"/>
              </w:numPr>
              <w:spacing w:after="0"/>
              <w:contextualSpacing/>
              <w:rPr>
                <w:rFonts w:eastAsia="Times New Roman"/>
                <w:bCs/>
                <w:i/>
                <w:iCs/>
                <w:sz w:val="20"/>
                <w:lang w:val="en-US" w:eastAsia="en-GB"/>
              </w:rPr>
            </w:pPr>
            <w:r w:rsidRPr="0047640E">
              <w:rPr>
                <w:rFonts w:eastAsia="Times New Roman"/>
                <w:bCs/>
                <w:i/>
                <w:iCs/>
                <w:sz w:val="20"/>
                <w:lang w:val="en-US" w:eastAsia="en-GB"/>
              </w:rPr>
              <w:t>Target CSI format</w:t>
            </w:r>
          </w:p>
          <w:p w14:paraId="1B77F3AC" w14:textId="77777777" w:rsidR="00C62E68" w:rsidRPr="0047640E" w:rsidRDefault="00C62E68" w:rsidP="000C1179">
            <w:pPr>
              <w:numPr>
                <w:ilvl w:val="2"/>
                <w:numId w:val="11"/>
              </w:numPr>
              <w:spacing w:after="0"/>
              <w:contextualSpacing/>
              <w:rPr>
                <w:rFonts w:eastAsia="Times New Roman"/>
                <w:bCs/>
                <w:i/>
                <w:iCs/>
                <w:sz w:val="20"/>
                <w:lang w:val="en-US" w:eastAsia="en-GB"/>
              </w:rPr>
            </w:pPr>
            <w:r w:rsidRPr="0047640E">
              <w:rPr>
                <w:rFonts w:eastAsia="Times New Roman"/>
                <w:bCs/>
                <w:i/>
                <w:iCs/>
                <w:sz w:val="20"/>
                <w:lang w:val="en-US" w:eastAsia="en-GB"/>
              </w:rPr>
              <w:t>Note The framework defined in BM and CSI prediction use cases could be reused</w:t>
            </w:r>
          </w:p>
          <w:p w14:paraId="63CBDBB5" w14:textId="77777777" w:rsidR="00C62E68" w:rsidRPr="0047640E" w:rsidRDefault="00C62E68" w:rsidP="000C1179">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Specify performance monitoring </w:t>
            </w:r>
          </w:p>
          <w:p w14:paraId="1EB8A0DF" w14:textId="77777777" w:rsidR="00C62E68" w:rsidRPr="0047640E" w:rsidRDefault="00C62E68" w:rsidP="000C1179">
            <w:pPr>
              <w:spacing w:after="0"/>
              <w:contextualSpacing/>
              <w:rPr>
                <w:rFonts w:eastAsia="Times New Roman"/>
                <w:bCs/>
                <w:i/>
                <w:iCs/>
                <w:sz w:val="20"/>
                <w:lang w:val="en-US" w:eastAsia="en-GB"/>
              </w:rPr>
            </w:pPr>
          </w:p>
          <w:p w14:paraId="2C0056FE" w14:textId="77777777" w:rsidR="00C62E68" w:rsidRPr="0047640E" w:rsidRDefault="00C62E68" w:rsidP="000C1179">
            <w:pPr>
              <w:spacing w:after="0"/>
              <w:contextualSpacing/>
              <w:rPr>
                <w:rFonts w:eastAsia="Times New Roman"/>
                <w:bCs/>
                <w:i/>
                <w:iCs/>
                <w:sz w:val="20"/>
                <w:lang w:val="en-US" w:eastAsia="en-GB"/>
              </w:rPr>
            </w:pPr>
            <w:r w:rsidRPr="0047640E">
              <w:rPr>
                <w:rFonts w:eastAsia="Times New Roman"/>
                <w:b/>
                <w:i/>
                <w:iCs/>
                <w:color w:val="0000FF"/>
                <w:sz w:val="20"/>
                <w:lang w:val="en-US" w:eastAsia="en-GB"/>
              </w:rPr>
              <w:t>Inter-vendor training collaboration</w:t>
            </w:r>
            <w:r w:rsidRPr="0047640E">
              <w:rPr>
                <w:rFonts w:eastAsia="Times New Roman"/>
                <w:bCs/>
                <w:i/>
                <w:iCs/>
                <w:color w:val="0000FF"/>
                <w:sz w:val="20"/>
                <w:lang w:val="en-US" w:eastAsia="en-GB"/>
              </w:rPr>
              <w:t xml:space="preserve"> </w:t>
            </w:r>
            <w:r w:rsidRPr="0047640E">
              <w:rPr>
                <w:rFonts w:eastAsia="Times New Roman"/>
                <w:bCs/>
                <w:i/>
                <w:iCs/>
                <w:sz w:val="20"/>
                <w:lang w:val="en-US" w:eastAsia="en-GB"/>
              </w:rPr>
              <w:t xml:space="preserve">for two-sided AI/ML models </w:t>
            </w:r>
          </w:p>
          <w:p w14:paraId="241608CB" w14:textId="77777777" w:rsidR="00C62E68" w:rsidRPr="0047640E" w:rsidRDefault="00C62E68" w:rsidP="000C1179">
            <w:pPr>
              <w:numPr>
                <w:ilvl w:val="0"/>
                <w:numId w:val="13"/>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Fully defined/specified reference model (“Direction C”) with RAN1 scalability study outcome </w:t>
            </w:r>
            <w:proofErr w:type="gramStart"/>
            <w:r w:rsidRPr="0047640E">
              <w:rPr>
                <w:rFonts w:eastAsia="Times New Roman"/>
                <w:bCs/>
                <w:i/>
                <w:iCs/>
                <w:sz w:val="20"/>
                <w:lang w:val="en-US" w:eastAsia="en-GB"/>
              </w:rPr>
              <w:t>taken into account</w:t>
            </w:r>
            <w:proofErr w:type="gramEnd"/>
            <w:r w:rsidRPr="0047640E">
              <w:rPr>
                <w:rFonts w:eastAsia="Times New Roman"/>
                <w:bCs/>
                <w:i/>
                <w:iCs/>
                <w:sz w:val="20"/>
                <w:lang w:val="en-US" w:eastAsia="en-GB"/>
              </w:rPr>
              <w:t xml:space="preserve"> [RAN4/RAN1] – </w:t>
            </w:r>
            <w:proofErr w:type="gramStart"/>
            <w:r w:rsidRPr="0047640E">
              <w:rPr>
                <w:rFonts w:eastAsia="Times New Roman"/>
                <w:bCs/>
                <w:i/>
                <w:iCs/>
                <w:sz w:val="20"/>
                <w:lang w:val="en-US" w:eastAsia="en-GB"/>
              </w:rPr>
              <w:t>check-point</w:t>
            </w:r>
            <w:proofErr w:type="gramEnd"/>
            <w:r w:rsidRPr="0047640E">
              <w:rPr>
                <w:rFonts w:eastAsia="Times New Roman"/>
                <w:bCs/>
                <w:i/>
                <w:iCs/>
                <w:sz w:val="20"/>
                <w:lang w:val="en-US" w:eastAsia="en-GB"/>
              </w:rPr>
              <w:t xml:space="preserve"> in RAN#110 upon RAN4 feedback</w:t>
            </w:r>
          </w:p>
          <w:p w14:paraId="7C5C2843" w14:textId="77777777" w:rsidR="00C62E68" w:rsidRPr="0047640E" w:rsidRDefault="00C62E68" w:rsidP="000C1179">
            <w:pPr>
              <w:numPr>
                <w:ilvl w:val="1"/>
                <w:numId w:val="13"/>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47640E">
              <w:rPr>
                <w:rFonts w:eastAsia="Times New Roman"/>
                <w:bCs/>
                <w:i/>
                <w:iCs/>
                <w:sz w:val="20"/>
                <w:lang w:val="en-US" w:eastAsia="en-GB"/>
              </w:rPr>
              <w:t>check-point</w:t>
            </w:r>
            <w:proofErr w:type="gramEnd"/>
            <w:r w:rsidRPr="0047640E">
              <w:rPr>
                <w:rFonts w:eastAsia="Times New Roman"/>
                <w:bCs/>
                <w:i/>
                <w:iCs/>
                <w:sz w:val="20"/>
                <w:lang w:val="en-US" w:eastAsia="en-GB"/>
              </w:rPr>
              <w:t xml:space="preserve"> in RAN#110 upon SA WG feedback</w:t>
            </w:r>
          </w:p>
          <w:p w14:paraId="76818E58" w14:textId="77777777" w:rsidR="00C62E68" w:rsidRPr="0047640E" w:rsidRDefault="00C62E68" w:rsidP="000C1179">
            <w:pPr>
              <w:numPr>
                <w:ilvl w:val="0"/>
                <w:numId w:val="13"/>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Specification of standardized dataset format/content plus dataset exchange (“Direction A, sub-option 4-1”) [RAN1/RAN2/RAN3/RAN4] – </w:t>
            </w:r>
            <w:proofErr w:type="gramStart"/>
            <w:r w:rsidRPr="0047640E">
              <w:rPr>
                <w:rFonts w:eastAsia="Times New Roman"/>
                <w:bCs/>
                <w:i/>
                <w:iCs/>
                <w:sz w:val="20"/>
                <w:lang w:val="en-US" w:eastAsia="en-GB"/>
              </w:rPr>
              <w:t>check-point</w:t>
            </w:r>
            <w:proofErr w:type="gramEnd"/>
            <w:r w:rsidRPr="0047640E">
              <w:rPr>
                <w:rFonts w:eastAsia="Times New Roman"/>
                <w:bCs/>
                <w:i/>
                <w:iCs/>
                <w:sz w:val="20"/>
                <w:lang w:val="en-US" w:eastAsia="en-GB"/>
              </w:rPr>
              <w:t xml:space="preserve"> in RAN#110 upon SA WG feedback</w:t>
            </w:r>
          </w:p>
          <w:p w14:paraId="502C107E" w14:textId="79D3F676" w:rsidR="00C306EC" w:rsidRPr="00EB6627" w:rsidRDefault="00C306EC" w:rsidP="000C1179">
            <w:pPr>
              <w:pStyle w:val="Default"/>
              <w:contextualSpacing/>
            </w:pPr>
          </w:p>
        </w:tc>
      </w:tr>
    </w:tbl>
    <w:p w14:paraId="2CA04F80" w14:textId="77777777" w:rsidR="00D7089D" w:rsidRDefault="00D7089D" w:rsidP="000C1179">
      <w:pPr>
        <w:spacing w:after="0"/>
        <w:contextualSpacing/>
        <w:rPr>
          <w:szCs w:val="22"/>
        </w:rPr>
      </w:pPr>
    </w:p>
    <w:p w14:paraId="68C10B60" w14:textId="0C391780" w:rsidR="001021B0" w:rsidRDefault="001021B0" w:rsidP="000C1179">
      <w:pPr>
        <w:spacing w:after="0"/>
        <w:contextualSpacing/>
      </w:pPr>
      <w:r>
        <w:t xml:space="preserve">The following agreements were reached in RAN1 #122 </w:t>
      </w:r>
      <w:r>
        <w:fldChar w:fldCharType="begin"/>
      </w:r>
      <w:r>
        <w:instrText xml:space="preserve"> REF _Ref209538708 \r \h </w:instrText>
      </w:r>
      <w:r>
        <w:fldChar w:fldCharType="separate"/>
      </w:r>
      <w:r>
        <w:t>[7]</w:t>
      </w:r>
      <w:r>
        <w:fldChar w:fldCharType="end"/>
      </w:r>
      <w:r>
        <w:t>.</w:t>
      </w:r>
    </w:p>
    <w:p w14:paraId="303B6E53" w14:textId="77777777" w:rsidR="001021B0" w:rsidRDefault="001021B0" w:rsidP="000C1179">
      <w:pPr>
        <w:spacing w:after="0"/>
        <w:contextualSpacing/>
      </w:pPr>
    </w:p>
    <w:tbl>
      <w:tblPr>
        <w:tblStyle w:val="TableGrid"/>
        <w:tblW w:w="0" w:type="auto"/>
        <w:tblLook w:val="04A0" w:firstRow="1" w:lastRow="0" w:firstColumn="1" w:lastColumn="0" w:noHBand="0" w:noVBand="1"/>
      </w:tblPr>
      <w:tblGrid>
        <w:gridCol w:w="9629"/>
      </w:tblGrid>
      <w:tr w:rsidR="00255244" w:rsidRPr="000C1179" w14:paraId="1DAA311E" w14:textId="77777777" w:rsidTr="00255244">
        <w:tc>
          <w:tcPr>
            <w:tcW w:w="9629" w:type="dxa"/>
          </w:tcPr>
          <w:p w14:paraId="63C4FA24" w14:textId="77777777" w:rsidR="00EA245E" w:rsidRPr="00DD04DC" w:rsidRDefault="00EA245E" w:rsidP="00DD04DC">
            <w:pPr>
              <w:spacing w:after="0"/>
              <w:contextualSpacing/>
              <w:rPr>
                <w:i/>
                <w:iCs/>
                <w:sz w:val="20"/>
              </w:rPr>
            </w:pPr>
            <w:r w:rsidRPr="00DD04DC">
              <w:rPr>
                <w:i/>
                <w:iCs/>
                <w:sz w:val="20"/>
                <w:highlight w:val="green"/>
              </w:rPr>
              <w:t>Agreement:</w:t>
            </w:r>
          </w:p>
          <w:p w14:paraId="16BD1172" w14:textId="77777777" w:rsidR="00EA245E" w:rsidRPr="00DD04DC" w:rsidRDefault="00EA245E" w:rsidP="00DD04DC">
            <w:pPr>
              <w:spacing w:after="0"/>
              <w:contextualSpacing/>
              <w:rPr>
                <w:i/>
                <w:iCs/>
                <w:sz w:val="20"/>
              </w:rPr>
            </w:pPr>
            <w:r w:rsidRPr="00DD04DC">
              <w:rPr>
                <w:i/>
                <w:iCs/>
                <w:sz w:val="20"/>
              </w:rPr>
              <w:t>For model pairing procedure for inference, consider the applicability report procedure of Rel-19 AI/ML beam management for UE side model as a starting point.</w:t>
            </w:r>
          </w:p>
          <w:p w14:paraId="6E52F823" w14:textId="77777777" w:rsidR="00EA245E" w:rsidRPr="00DD04DC" w:rsidRDefault="00EA245E" w:rsidP="00DD04DC">
            <w:pPr>
              <w:pStyle w:val="ListParagraph"/>
              <w:numPr>
                <w:ilvl w:val="0"/>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Pairing ID(s) (i.e., ID for pairing related discussion) is indicated (e.g., in CSI-reportConfig) in Step 3.</w:t>
            </w:r>
          </w:p>
          <w:p w14:paraId="000639A0" w14:textId="77777777" w:rsidR="00EA245E" w:rsidRPr="00DD04DC" w:rsidRDefault="00EA245E" w:rsidP="00DD04DC">
            <w:pPr>
              <w:pStyle w:val="ListParagraph"/>
              <w:numPr>
                <w:ilvl w:val="1"/>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whether/how to link the Pairing ID with the inter-vendor collaboration.</w:t>
            </w:r>
          </w:p>
          <w:p w14:paraId="09DD599D" w14:textId="77777777" w:rsidR="00EA245E" w:rsidRPr="00DD04DC" w:rsidRDefault="00EA245E" w:rsidP="00DD04DC">
            <w:pPr>
              <w:pStyle w:val="ListParagraph"/>
              <w:numPr>
                <w:ilvl w:val="1"/>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whether/how Paring ID(s) are reported in Step 4.</w:t>
            </w:r>
          </w:p>
          <w:p w14:paraId="0BC38F24" w14:textId="77777777" w:rsidR="00EA245E" w:rsidRPr="00DD04DC" w:rsidRDefault="00EA245E" w:rsidP="00DD04DC">
            <w:pPr>
              <w:pStyle w:val="ListParagraph"/>
              <w:numPr>
                <w:ilvl w:val="0"/>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whether to support both Option A (CSI-ReportConfig for inference configuration) and Option B (sets of inference related parameters for applicability report only).</w:t>
            </w:r>
          </w:p>
          <w:p w14:paraId="68571490" w14:textId="77777777" w:rsidR="00EA245E" w:rsidRPr="00DD04DC" w:rsidRDefault="00EA245E" w:rsidP="00DD04DC">
            <w:pPr>
              <w:pStyle w:val="ListParagraph"/>
              <w:numPr>
                <w:ilvl w:val="1"/>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CSI compression specific inference configuration or inference related parameters.</w:t>
            </w:r>
          </w:p>
          <w:p w14:paraId="34BDBBD2" w14:textId="77777777" w:rsidR="001F4DF5" w:rsidRDefault="001F4DF5" w:rsidP="00DD04DC">
            <w:pPr>
              <w:spacing w:after="0"/>
              <w:contextualSpacing/>
              <w:rPr>
                <w:i/>
                <w:iCs/>
                <w:sz w:val="20"/>
                <w:highlight w:val="green"/>
              </w:rPr>
            </w:pPr>
          </w:p>
          <w:p w14:paraId="6FBCC0B4" w14:textId="72474F65" w:rsidR="00EA245E" w:rsidRPr="00DD04DC" w:rsidRDefault="00EA245E" w:rsidP="00DD04DC">
            <w:pPr>
              <w:spacing w:after="0"/>
              <w:contextualSpacing/>
              <w:rPr>
                <w:i/>
                <w:iCs/>
                <w:sz w:val="20"/>
              </w:rPr>
            </w:pPr>
            <w:r w:rsidRPr="00DD04DC">
              <w:rPr>
                <w:i/>
                <w:iCs/>
                <w:sz w:val="20"/>
                <w:highlight w:val="green"/>
              </w:rPr>
              <w:t>Agreement:</w:t>
            </w:r>
          </w:p>
          <w:p w14:paraId="3739B2B3" w14:textId="77777777" w:rsidR="00EA245E" w:rsidRPr="00DD04DC" w:rsidRDefault="00EA245E" w:rsidP="00DD04DC">
            <w:pPr>
              <w:spacing w:after="0"/>
              <w:contextualSpacing/>
              <w:rPr>
                <w:i/>
                <w:iCs/>
                <w:sz w:val="20"/>
              </w:rPr>
            </w:pPr>
            <w:r w:rsidRPr="00DD04DC">
              <w:rPr>
                <w:i/>
                <w:iCs/>
                <w:sz w:val="20"/>
              </w:rPr>
              <w:t xml:space="preserve">For NW side data collection of CSI compression, discuss the content and format of the collected data by assuming higher </w:t>
            </w:r>
            <w:proofErr w:type="gramStart"/>
            <w:r w:rsidRPr="00DD04DC">
              <w:rPr>
                <w:i/>
                <w:iCs/>
                <w:sz w:val="20"/>
              </w:rPr>
              <w:t>layer based</w:t>
            </w:r>
            <w:proofErr w:type="gramEnd"/>
            <w:r w:rsidRPr="00DD04DC">
              <w:rPr>
                <w:i/>
                <w:iCs/>
                <w:sz w:val="20"/>
              </w:rPr>
              <w:t xml:space="preserve"> signalling.</w:t>
            </w:r>
          </w:p>
          <w:p w14:paraId="3B8959DD" w14:textId="77777777" w:rsidR="00EA245E" w:rsidRPr="00DD04DC" w:rsidRDefault="00EA245E"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Details on signaling </w:t>
            </w:r>
            <w:proofErr w:type="gramStart"/>
            <w:r w:rsidRPr="00DD04DC">
              <w:rPr>
                <w:rFonts w:ascii="Times New Roman" w:hAnsi="Times New Roman"/>
                <w:i/>
                <w:iCs/>
                <w:sz w:val="20"/>
                <w:szCs w:val="20"/>
                <w:lang w:eastAsia="zh-CN"/>
              </w:rPr>
              <w:t>is</w:t>
            </w:r>
            <w:proofErr w:type="gramEnd"/>
            <w:r w:rsidRPr="00DD04DC">
              <w:rPr>
                <w:rFonts w:ascii="Times New Roman" w:hAnsi="Times New Roman"/>
                <w:i/>
                <w:iCs/>
                <w:sz w:val="20"/>
                <w:szCs w:val="20"/>
                <w:lang w:eastAsia="zh-CN"/>
              </w:rPr>
              <w:t xml:space="preserve"> up to RAN2.</w:t>
            </w:r>
          </w:p>
          <w:p w14:paraId="0CF17C99" w14:textId="77777777" w:rsidR="001F4DF5" w:rsidRDefault="001F4DF5" w:rsidP="00DD04DC">
            <w:pPr>
              <w:spacing w:after="0"/>
              <w:contextualSpacing/>
              <w:rPr>
                <w:i/>
                <w:iCs/>
                <w:sz w:val="20"/>
                <w:highlight w:val="green"/>
              </w:rPr>
            </w:pPr>
          </w:p>
          <w:p w14:paraId="1F494F26" w14:textId="6DDB30F1" w:rsidR="00EA245E" w:rsidRPr="00DD04DC" w:rsidRDefault="00EA245E" w:rsidP="00DD04DC">
            <w:pPr>
              <w:spacing w:after="0"/>
              <w:contextualSpacing/>
              <w:rPr>
                <w:i/>
                <w:iCs/>
                <w:sz w:val="20"/>
              </w:rPr>
            </w:pPr>
            <w:r w:rsidRPr="00DD04DC">
              <w:rPr>
                <w:i/>
                <w:iCs/>
                <w:sz w:val="20"/>
                <w:highlight w:val="green"/>
              </w:rPr>
              <w:t>Agreement:</w:t>
            </w:r>
          </w:p>
          <w:p w14:paraId="5A6E32CE" w14:textId="77777777" w:rsidR="00EA245E" w:rsidRPr="00DD04DC" w:rsidRDefault="00EA245E" w:rsidP="00DD04DC">
            <w:pPr>
              <w:spacing w:after="0"/>
              <w:contextualSpacing/>
              <w:rPr>
                <w:i/>
                <w:iCs/>
                <w:sz w:val="20"/>
              </w:rPr>
            </w:pPr>
            <w:r w:rsidRPr="00DD04DC">
              <w:rPr>
                <w:i/>
                <w:iCs/>
                <w:sz w:val="20"/>
              </w:rPr>
              <w:t>To enable UE side data collection, CSI-ReportConfig can be used for configuring the resources for data collection purpose without CSI report.</w:t>
            </w:r>
          </w:p>
          <w:p w14:paraId="509FE60C" w14:textId="77777777" w:rsidR="00EA245E" w:rsidRPr="00DD04DC" w:rsidRDefault="00EA245E"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lastRenderedPageBreak/>
              <w:t xml:space="preserve">P-CSI-RS and </w:t>
            </w:r>
            <w:r w:rsidRPr="00DD04DC">
              <w:rPr>
                <w:rFonts w:ascii="Times New Roman" w:hAnsi="Times New Roman"/>
                <w:i/>
                <w:iCs/>
                <w:strike/>
                <w:sz w:val="20"/>
                <w:szCs w:val="20"/>
                <w:lang w:eastAsia="zh-CN"/>
              </w:rPr>
              <w:t>/</w:t>
            </w:r>
            <w:r w:rsidRPr="00DD04DC">
              <w:rPr>
                <w:rFonts w:ascii="Times New Roman" w:hAnsi="Times New Roman"/>
                <w:i/>
                <w:iCs/>
                <w:sz w:val="20"/>
                <w:szCs w:val="20"/>
                <w:lang w:eastAsia="zh-CN"/>
              </w:rPr>
              <w:t>SP CSI-RS are supported.</w:t>
            </w:r>
          </w:p>
          <w:p w14:paraId="7B9C4B44" w14:textId="77777777" w:rsidR="00255244" w:rsidRPr="00DD04DC" w:rsidRDefault="00255244" w:rsidP="000C1179">
            <w:pPr>
              <w:spacing w:after="0"/>
              <w:contextualSpacing/>
              <w:rPr>
                <w:i/>
                <w:iCs/>
                <w:sz w:val="20"/>
              </w:rPr>
            </w:pPr>
          </w:p>
          <w:p w14:paraId="5395140D" w14:textId="77777777" w:rsidR="003D1090" w:rsidRPr="00DD04DC" w:rsidRDefault="003D1090" w:rsidP="00DD04DC">
            <w:pPr>
              <w:spacing w:after="0"/>
              <w:contextualSpacing/>
              <w:rPr>
                <w:i/>
                <w:iCs/>
                <w:sz w:val="20"/>
              </w:rPr>
            </w:pPr>
            <w:r w:rsidRPr="00DD04DC">
              <w:rPr>
                <w:i/>
                <w:iCs/>
                <w:sz w:val="20"/>
                <w:highlight w:val="green"/>
              </w:rPr>
              <w:t>Agreement:</w:t>
            </w:r>
          </w:p>
          <w:p w14:paraId="192F1A88" w14:textId="77777777" w:rsidR="003D1090" w:rsidRPr="00DD04DC" w:rsidRDefault="003D1090" w:rsidP="00DD04DC">
            <w:pPr>
              <w:spacing w:after="0"/>
              <w:contextualSpacing/>
              <w:rPr>
                <w:i/>
                <w:iCs/>
                <w:sz w:val="20"/>
              </w:rPr>
            </w:pPr>
            <w:r w:rsidRPr="00DD04DC">
              <w:rPr>
                <w:i/>
                <w:iCs/>
                <w:sz w:val="20"/>
              </w:rPr>
              <w:t xml:space="preserve">For NW side data collection, study the solution for quantizing Target CSI, from the aspects of overhead, quantization loss/performance, and complexity. </w:t>
            </w:r>
            <w:proofErr w:type="gramStart"/>
            <w:r w:rsidRPr="00DD04DC">
              <w:rPr>
                <w:i/>
                <w:iCs/>
                <w:sz w:val="20"/>
              </w:rPr>
              <w:t>E.g.,:</w:t>
            </w:r>
            <w:proofErr w:type="gramEnd"/>
          </w:p>
          <w:p w14:paraId="3F1984C9"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Option 0: Reusing legacy e-Type II codebook</w:t>
            </w:r>
          </w:p>
          <w:p w14:paraId="5107E165"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Option 1: Scalar quantization to the Target CSI. FFS number of bits for real/imaginary, whether coefficients for quantization are obtained from transformation of Target CSI. </w:t>
            </w:r>
          </w:p>
          <w:p w14:paraId="365EB962"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Option 2: Enhanced methods to reduce the SVD/EVD decomposition complexity, reduce frequency/spatial/beam domain basis searching, with potentially relaxed overhead, e.g., Type II like codebook with scalar </w:t>
            </w:r>
            <w:proofErr w:type="gramStart"/>
            <w:r w:rsidRPr="00DD04DC">
              <w:rPr>
                <w:rFonts w:ascii="Times New Roman" w:hAnsi="Times New Roman"/>
                <w:i/>
                <w:iCs/>
                <w:sz w:val="20"/>
                <w:szCs w:val="20"/>
                <w:lang w:eastAsia="zh-CN"/>
              </w:rPr>
              <w:t>quantized</w:t>
            </w:r>
            <w:proofErr w:type="gramEnd"/>
            <w:r w:rsidRPr="00DD04DC">
              <w:rPr>
                <w:rFonts w:ascii="Times New Roman" w:hAnsi="Times New Roman"/>
                <w:i/>
                <w:iCs/>
                <w:sz w:val="20"/>
                <w:szCs w:val="20"/>
                <w:lang w:eastAsia="zh-CN"/>
              </w:rPr>
              <w:t xml:space="preserve"> W2 </w:t>
            </w:r>
            <w:proofErr w:type="gramStart"/>
            <w:r w:rsidRPr="00DD04DC">
              <w:rPr>
                <w:rFonts w:ascii="Times New Roman" w:hAnsi="Times New Roman"/>
                <w:i/>
                <w:iCs/>
                <w:sz w:val="20"/>
                <w:szCs w:val="20"/>
                <w:lang w:eastAsia="zh-CN"/>
              </w:rPr>
              <w:t>similar to</w:t>
            </w:r>
            <w:proofErr w:type="gramEnd"/>
            <w:r w:rsidRPr="00DD04DC">
              <w:rPr>
                <w:rFonts w:ascii="Times New Roman" w:hAnsi="Times New Roman"/>
                <w:i/>
                <w:iCs/>
                <w:sz w:val="20"/>
                <w:szCs w:val="20"/>
                <w:lang w:eastAsia="zh-CN"/>
              </w:rPr>
              <w:t xml:space="preserve"> Option 1 scalar quantization. </w:t>
            </w:r>
          </w:p>
          <w:p w14:paraId="6AFAA856"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Option 3: Enhanced method for improved overhead saving, e.g., reporting the dominant eigenvalues/eigenvectors of per layer precoding matrix.</w:t>
            </w:r>
          </w:p>
          <w:p w14:paraId="2D18CCE0"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Option 4: eType II like codebook with new parameter values (e.g. larger L, p</w:t>
            </w:r>
            <w:r w:rsidRPr="00DD04DC">
              <w:rPr>
                <w:rFonts w:ascii="Times New Roman" w:hAnsi="Times New Roman"/>
                <w:i/>
                <w:iCs/>
                <w:sz w:val="20"/>
                <w:szCs w:val="20"/>
                <w:vertAlign w:val="subscript"/>
                <w:lang w:eastAsia="zh-CN"/>
              </w:rPr>
              <w:t>v</w:t>
            </w:r>
            <w:r w:rsidRPr="00DD04DC">
              <w:rPr>
                <w:rFonts w:ascii="Times New Roman" w:hAnsi="Times New Roman"/>
                <w:i/>
                <w:iCs/>
                <w:sz w:val="20"/>
                <w:szCs w:val="20"/>
                <w:lang w:eastAsia="zh-CN"/>
              </w:rPr>
              <w:t>,</w:t>
            </w:r>
            <w:r w:rsidRPr="00DD04DC">
              <w:rPr>
                <w:rFonts w:ascii="Times New Roman" w:eastAsia="Times New Roman" w:hAnsi="Times New Roman"/>
                <w:i/>
                <w:iCs/>
                <w:sz w:val="20"/>
                <w:szCs w:val="20"/>
                <w:lang w:eastAsia="zh-CN"/>
              </w:rPr>
              <w:t xml:space="preserve"> </w:t>
            </w:r>
            <w:r w:rsidRPr="00DD04DC">
              <w:rPr>
                <w:rFonts w:ascii="Times New Roman" w:hAnsi="Times New Roman"/>
                <w:i/>
                <w:iCs/>
                <w:sz w:val="20"/>
                <w:szCs w:val="20"/>
                <w:lang w:eastAsia="zh-CN"/>
              </w:rPr>
              <w:t xml:space="preserve">beta, amplitude, phase) </w:t>
            </w:r>
          </w:p>
          <w:p w14:paraId="2B787AED"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Note: the quantization format should consider the maximum payload size per reporting (e.g., 9KBytes) of the current higher layer signaling.</w:t>
            </w:r>
          </w:p>
          <w:p w14:paraId="4810AFDD"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Note: At least take precoding matrix as Target CSI type. FFS channel matrix.</w:t>
            </w:r>
          </w:p>
          <w:p w14:paraId="43377BFD" w14:textId="77777777" w:rsidR="003D1090" w:rsidRPr="00DD04DC" w:rsidRDefault="003D1090" w:rsidP="00DD04DC">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EVM, metric, benchmark (e.g., FP32, eT2 with PC6/8), by reusing R18 study EVM as baseline.</w:t>
            </w:r>
          </w:p>
          <w:p w14:paraId="0F99E31B" w14:textId="77777777" w:rsidR="00EA245E" w:rsidRPr="00DD04DC" w:rsidRDefault="00EA245E" w:rsidP="000C1179">
            <w:pPr>
              <w:spacing w:after="0"/>
              <w:contextualSpacing/>
              <w:rPr>
                <w:i/>
                <w:iCs/>
                <w:sz w:val="20"/>
                <w:lang w:val="en-US"/>
              </w:rPr>
            </w:pPr>
          </w:p>
        </w:tc>
      </w:tr>
    </w:tbl>
    <w:p w14:paraId="210FE9EE" w14:textId="77777777" w:rsidR="00255244" w:rsidRDefault="00255244" w:rsidP="000C1179">
      <w:pPr>
        <w:spacing w:after="0"/>
        <w:contextualSpacing/>
      </w:pPr>
    </w:p>
    <w:p w14:paraId="67B51598" w14:textId="19EE5F0C" w:rsidR="00C306EC" w:rsidRDefault="00BA4062" w:rsidP="00DD04DC">
      <w:pPr>
        <w:spacing w:after="0"/>
        <w:ind w:firstLine="432"/>
        <w:contextualSpacing/>
      </w:pPr>
      <w:r>
        <w:t>In this contribution, we</w:t>
      </w:r>
      <w:r w:rsidR="005214C5" w:rsidRPr="005470B0">
        <w:t xml:space="preserve"> discuss</w:t>
      </w:r>
      <w:r w:rsidR="00184679">
        <w:t xml:space="preserve"> </w:t>
      </w:r>
      <w:r w:rsidR="00993B37">
        <w:t xml:space="preserve">aspects related </w:t>
      </w:r>
      <w:r w:rsidR="00C524D3">
        <w:t xml:space="preserve">to performance monitoring as well as </w:t>
      </w:r>
      <w:r w:rsidR="00F11AEE">
        <w:t>the</w:t>
      </w:r>
      <w:r w:rsidR="002A25AE">
        <w:t xml:space="preserve"> </w:t>
      </w:r>
      <w:r w:rsidR="00861AC3">
        <w:t>ID</w:t>
      </w:r>
      <w:r w:rsidR="003C128C">
        <w:t xml:space="preserve"> for </w:t>
      </w:r>
      <w:r w:rsidR="00F11AEE">
        <w:t>model pairing</w:t>
      </w:r>
      <w:r w:rsidR="004D2B7A">
        <w:t>.</w:t>
      </w:r>
    </w:p>
    <w:p w14:paraId="6113E9E0" w14:textId="77777777" w:rsidR="001021B0" w:rsidRDefault="001021B0" w:rsidP="000C1179">
      <w:pPr>
        <w:spacing w:after="0"/>
        <w:contextualSpacing/>
      </w:pPr>
    </w:p>
    <w:p w14:paraId="38E544A5" w14:textId="55339D5F" w:rsidR="00773F15" w:rsidRPr="0066795B" w:rsidRDefault="00861AC3" w:rsidP="000C1179">
      <w:pPr>
        <w:pStyle w:val="Heading1"/>
        <w:pBdr>
          <w:top w:val="single" w:sz="12" w:space="5" w:color="auto"/>
        </w:pBdr>
        <w:spacing w:before="0" w:after="0"/>
        <w:contextualSpacing/>
        <w:rPr>
          <w:sz w:val="32"/>
          <w:lang w:val="en-US"/>
        </w:rPr>
      </w:pPr>
      <w:r>
        <w:t>Discussion</w:t>
      </w:r>
    </w:p>
    <w:p w14:paraId="5A39664A" w14:textId="2AB4D2E9" w:rsidR="00566AEA" w:rsidRDefault="00861AC3" w:rsidP="000C1179">
      <w:pPr>
        <w:pStyle w:val="Heading2"/>
        <w:spacing w:before="0" w:after="0"/>
        <w:contextualSpacing/>
      </w:pPr>
      <w:r>
        <w:t>Performance monitoring</w:t>
      </w:r>
    </w:p>
    <w:p w14:paraId="2B7861BA" w14:textId="42E057B3" w:rsidR="003B0410" w:rsidRDefault="001E173D" w:rsidP="000C1179">
      <w:pPr>
        <w:spacing w:after="0"/>
        <w:ind w:firstLine="360"/>
        <w:contextualSpacing/>
        <w:rPr>
          <w:szCs w:val="22"/>
        </w:rPr>
      </w:pPr>
      <w:r>
        <w:rPr>
          <w:szCs w:val="22"/>
        </w:rPr>
        <w:t>P</w:t>
      </w:r>
      <w:r w:rsidR="003B0410" w:rsidRPr="00570C61">
        <w:rPr>
          <w:szCs w:val="22"/>
        </w:rPr>
        <w:t>erformance monitoring</w:t>
      </w:r>
      <w:r>
        <w:rPr>
          <w:szCs w:val="22"/>
        </w:rPr>
        <w:t xml:space="preserve"> for CSI compression using two-sided models was studied initially</w:t>
      </w:r>
      <w:r w:rsidR="003B0410" w:rsidRPr="00570C61">
        <w:rPr>
          <w:szCs w:val="22"/>
        </w:rPr>
        <w:t xml:space="preserve"> in Rel-1</w:t>
      </w:r>
      <w:r>
        <w:rPr>
          <w:szCs w:val="22"/>
        </w:rPr>
        <w:t>8</w:t>
      </w:r>
      <w:r w:rsidR="003B0410" w:rsidRPr="00570C61">
        <w:rPr>
          <w:szCs w:val="22"/>
        </w:rPr>
        <w:t xml:space="preserve">, </w:t>
      </w:r>
      <w:r>
        <w:rPr>
          <w:szCs w:val="22"/>
        </w:rPr>
        <w:t xml:space="preserve">with the following </w:t>
      </w:r>
      <w:r w:rsidR="00EA0490">
        <w:rPr>
          <w:szCs w:val="22"/>
        </w:rPr>
        <w:t>aspects captured in TR 38</w:t>
      </w:r>
      <w:r w:rsidR="009A04E5">
        <w:rPr>
          <w:szCs w:val="22"/>
        </w:rPr>
        <w:t xml:space="preserve">.843 </w:t>
      </w:r>
      <w:r w:rsidR="009A04E5">
        <w:rPr>
          <w:szCs w:val="22"/>
        </w:rPr>
        <w:fldChar w:fldCharType="begin"/>
      </w:r>
      <w:r w:rsidR="009A04E5">
        <w:rPr>
          <w:szCs w:val="22"/>
        </w:rPr>
        <w:instrText xml:space="preserve"> REF _Ref158642161 \n \h </w:instrText>
      </w:r>
      <w:r w:rsidR="009A04E5">
        <w:rPr>
          <w:szCs w:val="22"/>
        </w:rPr>
      </w:r>
      <w:r w:rsidR="009A04E5">
        <w:rPr>
          <w:szCs w:val="22"/>
        </w:rPr>
        <w:fldChar w:fldCharType="separate"/>
      </w:r>
      <w:r w:rsidR="00B465F1">
        <w:rPr>
          <w:szCs w:val="22"/>
        </w:rPr>
        <w:t>[2]</w:t>
      </w:r>
      <w:r w:rsidR="009A04E5">
        <w:rPr>
          <w:szCs w:val="22"/>
        </w:rPr>
        <w:fldChar w:fldCharType="end"/>
      </w:r>
      <w:r w:rsidR="009A04E5">
        <w:rPr>
          <w:szCs w:val="22"/>
        </w:rPr>
        <w:t>.</w:t>
      </w:r>
    </w:p>
    <w:p w14:paraId="6E8B75F1" w14:textId="77777777" w:rsidR="0047640E" w:rsidRPr="00570C61" w:rsidRDefault="0047640E" w:rsidP="000C1179">
      <w:pPr>
        <w:spacing w:after="0"/>
        <w:ind w:firstLine="360"/>
        <w:contextualSpacing/>
        <w:rPr>
          <w:szCs w:val="22"/>
        </w:rPr>
      </w:pPr>
    </w:p>
    <w:tbl>
      <w:tblPr>
        <w:tblStyle w:val="TableGrid"/>
        <w:tblW w:w="0" w:type="auto"/>
        <w:tblLook w:val="04A0" w:firstRow="1" w:lastRow="0" w:firstColumn="1" w:lastColumn="0" w:noHBand="0" w:noVBand="1"/>
      </w:tblPr>
      <w:tblGrid>
        <w:gridCol w:w="9350"/>
      </w:tblGrid>
      <w:tr w:rsidR="003B0410" w:rsidRPr="0047640E" w14:paraId="5FFBF03E" w14:textId="77777777" w:rsidTr="00620E14">
        <w:tc>
          <w:tcPr>
            <w:tcW w:w="9350" w:type="dxa"/>
          </w:tcPr>
          <w:p w14:paraId="1704C5C1" w14:textId="77777777" w:rsidR="004D5DCC" w:rsidRPr="0047640E" w:rsidRDefault="004D5DCC" w:rsidP="000C1179">
            <w:pPr>
              <w:spacing w:after="0"/>
              <w:contextualSpacing/>
              <w:rPr>
                <w:b/>
                <w:bCs/>
                <w:i/>
                <w:iCs/>
              </w:rPr>
            </w:pPr>
            <w:r w:rsidRPr="0047640E">
              <w:rPr>
                <w:rFonts w:eastAsia="Malgun Gothic"/>
                <w:b/>
                <w:bCs/>
                <w:i/>
                <w:iCs/>
              </w:rPr>
              <w:t xml:space="preserve">In CSI compression using two-sided model use case: </w:t>
            </w:r>
          </w:p>
          <w:p w14:paraId="2D232EDE" w14:textId="77777777" w:rsidR="004D5DCC" w:rsidRPr="0047640E" w:rsidRDefault="004D5DCC" w:rsidP="000C1179">
            <w:pPr>
              <w:spacing w:after="0"/>
              <w:contextualSpacing/>
              <w:rPr>
                <w:i/>
                <w:iCs/>
              </w:rPr>
            </w:pPr>
            <w:r w:rsidRPr="0047640E">
              <w:rPr>
                <w:i/>
                <w:iCs/>
              </w:rPr>
              <w:t>Performance monitoring:</w:t>
            </w:r>
          </w:p>
          <w:p w14:paraId="39C9C581" w14:textId="77777777" w:rsidR="004D5DCC" w:rsidRPr="0047640E" w:rsidRDefault="004D5DCC" w:rsidP="000C1179">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0CAAAAF3" w14:textId="77777777" w:rsidR="004D5DCC" w:rsidRPr="0047640E" w:rsidRDefault="004D5DCC" w:rsidP="000C1179">
            <w:pPr>
              <w:pStyle w:val="B2"/>
              <w:spacing w:after="0"/>
              <w:contextualSpacing/>
              <w:rPr>
                <w:i/>
                <w:iCs/>
              </w:rPr>
            </w:pPr>
            <w:r w:rsidRPr="0047640E">
              <w:rPr>
                <w:i/>
                <w:iCs/>
              </w:rPr>
              <w:t>-</w:t>
            </w:r>
            <w:r w:rsidRPr="0047640E">
              <w:rPr>
                <w:i/>
                <w:iCs/>
              </w:rPr>
              <w:tab/>
              <w:t xml:space="preserve">Metrics/methods including: </w:t>
            </w:r>
          </w:p>
          <w:p w14:paraId="0A6CF1E4" w14:textId="77777777" w:rsidR="004D5DCC" w:rsidRPr="0047640E" w:rsidRDefault="004D5DCC" w:rsidP="000C1179">
            <w:pPr>
              <w:pStyle w:val="B3"/>
              <w:spacing w:after="0"/>
              <w:contextualSpacing/>
              <w:jc w:val="both"/>
              <w:rPr>
                <w:i/>
                <w:iCs/>
              </w:rPr>
            </w:pPr>
            <w:r w:rsidRPr="0047640E">
              <w:rPr>
                <w:i/>
                <w:iCs/>
              </w:rPr>
              <w:t>-</w:t>
            </w:r>
            <w:r w:rsidRPr="0047640E">
              <w:rPr>
                <w:i/>
                <w:iCs/>
              </w:rPr>
              <w:tab/>
              <w:t>Intermediate KPIs (e.g., SGCS)</w:t>
            </w:r>
          </w:p>
          <w:p w14:paraId="1088617E" w14:textId="77777777" w:rsidR="004D5DCC" w:rsidRPr="0047640E" w:rsidRDefault="004D5DCC" w:rsidP="000C1179">
            <w:pPr>
              <w:pStyle w:val="B3"/>
              <w:spacing w:after="0"/>
              <w:contextualSpacing/>
              <w:jc w:val="both"/>
              <w:rPr>
                <w:i/>
                <w:iCs/>
              </w:rPr>
            </w:pPr>
            <w:r w:rsidRPr="0047640E">
              <w:rPr>
                <w:i/>
                <w:iCs/>
              </w:rPr>
              <w:t>-</w:t>
            </w:r>
            <w:r w:rsidRPr="0047640E">
              <w:rPr>
                <w:i/>
                <w:iCs/>
              </w:rPr>
              <w:tab/>
              <w:t>Eventual KPIs (e.g., Throughput, hypothetical BLER, BLER, NACK/ACK).</w:t>
            </w:r>
          </w:p>
          <w:p w14:paraId="5B10D1F3" w14:textId="77777777" w:rsidR="004D5DCC" w:rsidRPr="0047640E" w:rsidRDefault="004D5DCC" w:rsidP="000C1179">
            <w:pPr>
              <w:pStyle w:val="B3"/>
              <w:spacing w:after="0"/>
              <w:contextualSpacing/>
              <w:jc w:val="both"/>
              <w:rPr>
                <w:i/>
                <w:iCs/>
              </w:rPr>
            </w:pPr>
            <w:r w:rsidRPr="0047640E">
              <w:rPr>
                <w:i/>
                <w:iCs/>
              </w:rPr>
              <w:t>-</w:t>
            </w:r>
            <w:r w:rsidRPr="0047640E">
              <w:rPr>
                <w:i/>
                <w:iCs/>
              </w:rPr>
              <w:tab/>
              <w:t>Legacy CSI based monitoring: schemes using additional legacy CSI reporting</w:t>
            </w:r>
          </w:p>
          <w:p w14:paraId="2F533371" w14:textId="77777777" w:rsidR="004D5DCC" w:rsidRPr="0047640E" w:rsidRDefault="004D5DCC" w:rsidP="000C1179">
            <w:pPr>
              <w:pStyle w:val="B3"/>
              <w:spacing w:after="0"/>
              <w:contextualSpacing/>
              <w:jc w:val="both"/>
              <w:rPr>
                <w:i/>
                <w:iCs/>
              </w:rPr>
            </w:pPr>
            <w:r w:rsidRPr="0047640E">
              <w:rPr>
                <w:i/>
                <w:iCs/>
              </w:rPr>
              <w:t>-</w:t>
            </w:r>
            <w:r w:rsidRPr="0047640E">
              <w:rPr>
                <w:i/>
                <w:iCs/>
              </w:rPr>
              <w:tab/>
              <w:t>Other monitoring solutions, at least including the following option:</w:t>
            </w:r>
          </w:p>
          <w:p w14:paraId="25E93990" w14:textId="77777777" w:rsidR="004D5DCC" w:rsidRPr="0047640E" w:rsidRDefault="004D5DCC" w:rsidP="000C1179">
            <w:pPr>
              <w:pStyle w:val="B4"/>
              <w:spacing w:after="0"/>
              <w:contextualSpacing/>
              <w:jc w:val="both"/>
              <w:rPr>
                <w:i/>
                <w:iCs/>
              </w:rPr>
            </w:pPr>
            <w:r w:rsidRPr="0047640E">
              <w:rPr>
                <w:i/>
                <w:iCs/>
              </w:rPr>
              <w:t>-</w:t>
            </w:r>
            <w:r w:rsidRPr="0047640E">
              <w:rPr>
                <w:i/>
                <w:iCs/>
              </w:rPr>
              <w:tab/>
              <w:t xml:space="preserve">Input or Output </w:t>
            </w:r>
            <w:proofErr w:type="gramStart"/>
            <w:r w:rsidRPr="0047640E">
              <w:rPr>
                <w:i/>
                <w:iCs/>
              </w:rPr>
              <w:t>data based</w:t>
            </w:r>
            <w:proofErr w:type="gramEnd"/>
            <w:r w:rsidRPr="0047640E">
              <w:rPr>
                <w:i/>
                <w:iCs/>
              </w:rPr>
              <w:t xml:space="preserve"> monitoring: such as data drift between training dataset and observed dataset and out-of-distribution detection</w:t>
            </w:r>
          </w:p>
          <w:p w14:paraId="7F521609" w14:textId="77777777" w:rsidR="004D5DCC" w:rsidRPr="0047640E" w:rsidRDefault="004D5DCC" w:rsidP="000C1179">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0B24577A" w14:textId="77777777" w:rsidR="004D5DCC" w:rsidRPr="0047640E" w:rsidRDefault="004D5DCC" w:rsidP="000C1179">
            <w:pPr>
              <w:pStyle w:val="B1"/>
              <w:spacing w:after="0"/>
              <w:contextualSpacing/>
              <w:jc w:val="both"/>
              <w:rPr>
                <w:i/>
                <w:iCs/>
              </w:rPr>
            </w:pPr>
            <w:r w:rsidRPr="0047640E">
              <w:rPr>
                <w:i/>
                <w:iCs/>
              </w:rPr>
              <w:t>-</w:t>
            </w:r>
            <w:r w:rsidRPr="0047640E">
              <w:rPr>
                <w:i/>
                <w:iCs/>
              </w:rPr>
              <w:tab/>
              <w:t xml:space="preserve">UE-side performance monitoring: UE monitors the performance and reports to </w:t>
            </w:r>
            <w:proofErr w:type="gramStart"/>
            <w:r w:rsidRPr="0047640E">
              <w:rPr>
                <w:i/>
                <w:iCs/>
              </w:rPr>
              <w:t>Network,</w:t>
            </w:r>
            <w:proofErr w:type="gramEnd"/>
            <w:r w:rsidRPr="0047640E">
              <w:rPr>
                <w:i/>
                <w:iCs/>
              </w:rPr>
              <w:t xml:space="preserve">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C3C8EB5" w14:textId="77777777" w:rsidR="004D5DCC" w:rsidRPr="0047640E" w:rsidRDefault="004D5DCC" w:rsidP="000C1179">
            <w:pPr>
              <w:spacing w:after="0"/>
              <w:contextualSpacing/>
              <w:rPr>
                <w:rFonts w:eastAsia="Malgun Gothic"/>
                <w:i/>
                <w:iCs/>
              </w:rPr>
            </w:pPr>
            <w:r w:rsidRPr="0047640E">
              <w:rPr>
                <w:rFonts w:eastAsia="Malgun Gothic"/>
                <w:i/>
                <w:iCs/>
              </w:rPr>
              <w:t>Intermediate KPI based model monitoring:</w:t>
            </w:r>
          </w:p>
          <w:p w14:paraId="0A3B6FC1" w14:textId="77777777" w:rsidR="004D5DCC" w:rsidRPr="0047640E" w:rsidRDefault="004D5DCC" w:rsidP="000C1179">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253AE2DB" w14:textId="77777777" w:rsidR="004D5DCC" w:rsidRPr="0047640E" w:rsidRDefault="004D5DCC" w:rsidP="000C1179">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5F1DB7AF" w14:textId="77777777" w:rsidR="004D5DCC" w:rsidRPr="0047640E" w:rsidRDefault="004D5DCC" w:rsidP="000C1179">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121CA365" w14:textId="77777777" w:rsidR="004D5DCC" w:rsidRPr="0047640E" w:rsidRDefault="004D5DCC" w:rsidP="000C1179">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6FB525F7" w14:textId="77777777" w:rsidR="004D5DCC" w:rsidRPr="0047640E" w:rsidRDefault="004D5DCC" w:rsidP="000C1179">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137E717D" w14:textId="77777777" w:rsidR="004D5DCC" w:rsidRPr="0047640E" w:rsidRDefault="004D5DCC" w:rsidP="000C1179">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1FE2EF1D" w14:textId="0C60A9EF" w:rsidR="003B0410" w:rsidRPr="0047640E" w:rsidRDefault="003B0410" w:rsidP="000C1179">
            <w:pPr>
              <w:pStyle w:val="B2"/>
              <w:spacing w:after="0"/>
              <w:ind w:left="288" w:firstLine="288"/>
              <w:contextualSpacing/>
              <w:rPr>
                <w:i/>
                <w:iCs/>
                <w:sz w:val="22"/>
                <w:szCs w:val="22"/>
              </w:rPr>
            </w:pPr>
          </w:p>
        </w:tc>
      </w:tr>
    </w:tbl>
    <w:p w14:paraId="5F3C6A04" w14:textId="77777777" w:rsidR="003B0410" w:rsidRDefault="003B0410" w:rsidP="000C1179">
      <w:pPr>
        <w:spacing w:after="0"/>
        <w:contextualSpacing/>
        <w:rPr>
          <w:szCs w:val="22"/>
        </w:rPr>
      </w:pPr>
    </w:p>
    <w:p w14:paraId="55048B62" w14:textId="69284E2E" w:rsidR="00B13D16" w:rsidRDefault="00CA34A7" w:rsidP="000C1179">
      <w:pPr>
        <w:spacing w:after="0"/>
        <w:ind w:firstLine="360"/>
        <w:contextualSpacing/>
        <w:rPr>
          <w:szCs w:val="22"/>
        </w:rPr>
      </w:pPr>
      <w:r>
        <w:rPr>
          <w:szCs w:val="22"/>
        </w:rPr>
        <w:t xml:space="preserve">Performance monitoring aspects continued to be discussed during the Rel-19 </w:t>
      </w:r>
      <w:r w:rsidR="00044273">
        <w:rPr>
          <w:szCs w:val="22"/>
        </w:rPr>
        <w:t>SI, with t</w:t>
      </w:r>
      <w:r w:rsidR="00B13D16">
        <w:rPr>
          <w:szCs w:val="22"/>
        </w:rPr>
        <w:t>he following agreements reached in RAN1#1</w:t>
      </w:r>
      <w:r w:rsidR="0015472B">
        <w:rPr>
          <w:szCs w:val="22"/>
        </w:rPr>
        <w:t>17</w:t>
      </w:r>
      <w:r w:rsidR="00CD382E">
        <w:rPr>
          <w:szCs w:val="22"/>
        </w:rPr>
        <w:t xml:space="preserve"> </w:t>
      </w:r>
      <w:r w:rsidR="00CD382E">
        <w:rPr>
          <w:szCs w:val="22"/>
        </w:rPr>
        <w:fldChar w:fldCharType="begin"/>
      </w:r>
      <w:r w:rsidR="00CD382E">
        <w:rPr>
          <w:szCs w:val="22"/>
        </w:rPr>
        <w:instrText xml:space="preserve"> REF _Ref205760429 \n \h </w:instrText>
      </w:r>
      <w:r w:rsidR="00CD382E">
        <w:rPr>
          <w:szCs w:val="22"/>
        </w:rPr>
      </w:r>
      <w:r w:rsidR="00CD382E">
        <w:rPr>
          <w:szCs w:val="22"/>
        </w:rPr>
        <w:fldChar w:fldCharType="separate"/>
      </w:r>
      <w:r w:rsidR="00B465F1">
        <w:rPr>
          <w:szCs w:val="22"/>
        </w:rPr>
        <w:t>[3]</w:t>
      </w:r>
      <w:r w:rsidR="00CD382E">
        <w:rPr>
          <w:szCs w:val="22"/>
        </w:rPr>
        <w:fldChar w:fldCharType="end"/>
      </w:r>
      <w:r w:rsidR="00B13D16">
        <w:rPr>
          <w:szCs w:val="22"/>
        </w:rPr>
        <w:t>.</w:t>
      </w:r>
    </w:p>
    <w:p w14:paraId="1F975ED4" w14:textId="77777777" w:rsidR="00DD04DC" w:rsidRDefault="00DD04DC" w:rsidP="000C1179">
      <w:pPr>
        <w:spacing w:after="0"/>
        <w:ind w:firstLine="360"/>
        <w:contextualSpacing/>
        <w:rPr>
          <w:szCs w:val="22"/>
        </w:rPr>
      </w:pPr>
    </w:p>
    <w:tbl>
      <w:tblPr>
        <w:tblStyle w:val="TableGrid"/>
        <w:tblW w:w="0" w:type="auto"/>
        <w:tblLook w:val="04A0" w:firstRow="1" w:lastRow="0" w:firstColumn="1" w:lastColumn="0" w:noHBand="0" w:noVBand="1"/>
      </w:tblPr>
      <w:tblGrid>
        <w:gridCol w:w="9629"/>
      </w:tblGrid>
      <w:tr w:rsidR="00B13D16" w:rsidRPr="00582EC8" w14:paraId="35C8493D" w14:textId="77777777" w:rsidTr="00B13D16">
        <w:tc>
          <w:tcPr>
            <w:tcW w:w="9629" w:type="dxa"/>
          </w:tcPr>
          <w:p w14:paraId="20BBC428" w14:textId="77777777" w:rsidR="00E70A54" w:rsidRPr="00F70544" w:rsidRDefault="00E70A54" w:rsidP="000C1179">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5E60FD62" w14:textId="77777777" w:rsidR="00E70A54" w:rsidRPr="00F70544" w:rsidRDefault="00E70A54" w:rsidP="000C117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49E5840C" w14:textId="77777777" w:rsidR="00E70A54" w:rsidRPr="00F70544" w:rsidRDefault="00E70A54" w:rsidP="000C1179">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0507AC56" w14:textId="77777777" w:rsidR="00E70A54" w:rsidRPr="00F70544" w:rsidRDefault="00E70A54" w:rsidP="000C117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126B08E8" w14:textId="77777777" w:rsidR="00E70A54" w:rsidRPr="00F70544" w:rsidRDefault="00E70A54" w:rsidP="000C1179">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2F415F75" w14:textId="77777777" w:rsidR="00E70A54" w:rsidRPr="00F70544" w:rsidRDefault="00E70A54" w:rsidP="000C1179">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9F7E7AA" w14:textId="77777777" w:rsidR="00E70A54" w:rsidRPr="00F70544" w:rsidRDefault="00E70A54" w:rsidP="000C117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367F4EA2" w14:textId="77777777" w:rsidR="00E70A54" w:rsidRPr="00F70544" w:rsidRDefault="00E70A54" w:rsidP="000C1179">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CF869A7" w14:textId="77777777" w:rsidR="00E70A54" w:rsidRPr="00F70544" w:rsidRDefault="00E70A54" w:rsidP="000C117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70FA0C79" w14:textId="77777777" w:rsidR="00E70A54" w:rsidRPr="00F70544" w:rsidRDefault="00E70A54" w:rsidP="000C117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43BD71DF" w14:textId="77777777" w:rsidR="00E70A54" w:rsidRPr="00F70544" w:rsidRDefault="00E70A54" w:rsidP="000C117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precoded RS (e.g., CSI-RS, DMRS) transmitted from NW based on the output of the CSI reconstruction model </w:t>
            </w:r>
          </w:p>
          <w:p w14:paraId="55C651DA" w14:textId="77777777" w:rsidR="00E70A54" w:rsidRPr="00F70544" w:rsidRDefault="00E70A54" w:rsidP="000C117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343EE9DE" w14:textId="77777777" w:rsidR="00E70A54" w:rsidRPr="00F70544" w:rsidRDefault="00E70A54" w:rsidP="000C117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6C9EC309"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21AD24DC"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0A6BD7AE"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overhead, latency, complexity, and accuracy analysis may have to consider using at N&gt;1 CSI feedback occasions.</w:t>
            </w:r>
          </w:p>
          <w:p w14:paraId="663DD3D3"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6CF42688" w14:textId="77777777" w:rsidR="00E70A54" w:rsidRPr="00F70544" w:rsidRDefault="00E70A54" w:rsidP="000C117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6D772A49"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0F9E2E87"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426BBC32" w14:textId="77777777" w:rsidR="00E70A54" w:rsidRPr="00F70544" w:rsidRDefault="00E70A54" w:rsidP="000C117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3A1FAB1F" w14:textId="77777777" w:rsidR="00E70A54" w:rsidRPr="00F70544" w:rsidRDefault="00E70A54" w:rsidP="000C117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30A49A82" w14:textId="5A8AFBE5" w:rsidR="00B13D16" w:rsidRPr="00F70544" w:rsidRDefault="00E70A54" w:rsidP="000C117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0154DBD0" w14:textId="77777777" w:rsidR="00B13D16" w:rsidRDefault="00B13D16" w:rsidP="000C1179">
      <w:pPr>
        <w:spacing w:after="0"/>
        <w:contextualSpacing/>
        <w:rPr>
          <w:szCs w:val="22"/>
        </w:rPr>
      </w:pPr>
    </w:p>
    <w:p w14:paraId="023AA4EA" w14:textId="644170F2" w:rsidR="009375B0" w:rsidRPr="00570C61" w:rsidRDefault="000C646F" w:rsidP="000C1179">
      <w:pPr>
        <w:spacing w:after="0"/>
        <w:contextualSpacing/>
        <w:rPr>
          <w:szCs w:val="22"/>
        </w:rPr>
      </w:pPr>
      <w:r>
        <w:rPr>
          <w:szCs w:val="22"/>
        </w:rPr>
        <w:t>Further</w:t>
      </w:r>
      <w:r w:rsidR="00C749B1">
        <w:rPr>
          <w:szCs w:val="22"/>
        </w:rPr>
        <w:t>, in RAN1 #120b</w:t>
      </w:r>
      <w:r w:rsidR="00B31EBC">
        <w:rPr>
          <w:szCs w:val="22"/>
        </w:rPr>
        <w:t xml:space="preserve"> </w:t>
      </w:r>
      <w:r w:rsidR="00B31EBC">
        <w:rPr>
          <w:szCs w:val="22"/>
        </w:rPr>
        <w:fldChar w:fldCharType="begin"/>
      </w:r>
      <w:r w:rsidR="00B31EBC">
        <w:rPr>
          <w:szCs w:val="22"/>
        </w:rPr>
        <w:instrText xml:space="preserve"> REF _Ref197549965 \n \h </w:instrText>
      </w:r>
      <w:r w:rsidR="00B31EBC">
        <w:rPr>
          <w:szCs w:val="22"/>
        </w:rPr>
      </w:r>
      <w:r w:rsidR="00B31EBC">
        <w:rPr>
          <w:szCs w:val="22"/>
        </w:rPr>
        <w:fldChar w:fldCharType="separate"/>
      </w:r>
      <w:r w:rsidR="00B465F1">
        <w:rPr>
          <w:szCs w:val="22"/>
        </w:rPr>
        <w:t>[4]</w:t>
      </w:r>
      <w:r w:rsidR="00B31EBC">
        <w:rPr>
          <w:szCs w:val="22"/>
        </w:rPr>
        <w:fldChar w:fldCharType="end"/>
      </w:r>
      <w:r w:rsidR="00C749B1">
        <w:rPr>
          <w:szCs w:val="22"/>
        </w:rPr>
        <w:t xml:space="preserve"> the following conclusion</w:t>
      </w:r>
      <w:r w:rsidR="005176F7">
        <w:rPr>
          <w:szCs w:val="22"/>
        </w:rPr>
        <w:t>s and observations</w:t>
      </w:r>
      <w:r w:rsidR="00C749B1">
        <w:rPr>
          <w:szCs w:val="22"/>
        </w:rPr>
        <w:t xml:space="preserve"> w</w:t>
      </w:r>
      <w:r w:rsidR="005176F7">
        <w:rPr>
          <w:szCs w:val="22"/>
        </w:rPr>
        <w:t>ere</w:t>
      </w:r>
      <w:r w:rsidR="00C749B1">
        <w:rPr>
          <w:szCs w:val="22"/>
        </w:rPr>
        <w:t xml:space="preserve"> reached.</w:t>
      </w:r>
    </w:p>
    <w:tbl>
      <w:tblPr>
        <w:tblStyle w:val="TableGrid"/>
        <w:tblW w:w="0" w:type="auto"/>
        <w:tblLook w:val="04A0" w:firstRow="1" w:lastRow="0" w:firstColumn="1" w:lastColumn="0" w:noHBand="0" w:noVBand="1"/>
      </w:tblPr>
      <w:tblGrid>
        <w:gridCol w:w="9629"/>
      </w:tblGrid>
      <w:tr w:rsidR="00C749B1" w:rsidRPr="00582EC8" w14:paraId="323810D9" w14:textId="77777777">
        <w:tc>
          <w:tcPr>
            <w:tcW w:w="9629" w:type="dxa"/>
          </w:tcPr>
          <w:p w14:paraId="528FC007" w14:textId="77777777" w:rsidR="00B31EBC" w:rsidRPr="00F70544" w:rsidRDefault="00B31EBC" w:rsidP="000C117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6FC6ABB3" w14:textId="77777777" w:rsidR="00B31EBC" w:rsidRPr="00F70544" w:rsidRDefault="00B31EBC" w:rsidP="000C117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3B5E618" w14:textId="77777777" w:rsidR="00B31EBC" w:rsidRPr="00F70544" w:rsidRDefault="00B31EBC" w:rsidP="000C117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via legacy CSI codebooks can be used for NW-side monitoring</w:t>
            </w:r>
          </w:p>
          <w:p w14:paraId="030A8837" w14:textId="77777777" w:rsidR="00C749B1" w:rsidRPr="00F70544" w:rsidRDefault="00B31EBC" w:rsidP="000C117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313217E7" w14:textId="77777777" w:rsidR="00EB3C71" w:rsidRPr="00F70544" w:rsidRDefault="00EB3C71" w:rsidP="000C1179">
            <w:pPr>
              <w:suppressAutoHyphens/>
              <w:overflowPunct/>
              <w:autoSpaceDE/>
              <w:autoSpaceDN/>
              <w:adjustRightInd/>
              <w:spacing w:after="0"/>
              <w:contextualSpacing/>
              <w:jc w:val="left"/>
              <w:textAlignment w:val="auto"/>
              <w:rPr>
                <w:rFonts w:eastAsia="DengXian"/>
                <w:i/>
                <w:iCs/>
                <w:sz w:val="20"/>
              </w:rPr>
            </w:pPr>
          </w:p>
          <w:p w14:paraId="1CC0689B" w14:textId="77777777" w:rsidR="002C3C28" w:rsidRPr="00F70544" w:rsidRDefault="002C3C28" w:rsidP="000C117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1C79CAFE" w14:textId="77777777" w:rsidR="002C3C28" w:rsidRPr="00F70544" w:rsidRDefault="002C3C28" w:rsidP="000C117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4EC3B8C9" w14:textId="77777777" w:rsidR="00CB2576" w:rsidRPr="00F70544" w:rsidRDefault="00CB2576" w:rsidP="000C1179">
            <w:pPr>
              <w:spacing w:after="0"/>
              <w:contextualSpacing/>
              <w:rPr>
                <w:rFonts w:eastAsia="DengXian"/>
                <w:i/>
                <w:iCs/>
                <w:sz w:val="20"/>
              </w:rPr>
            </w:pPr>
          </w:p>
          <w:p w14:paraId="076D2D19" w14:textId="4629DB02" w:rsidR="002C3C28" w:rsidRPr="00F70544" w:rsidRDefault="002C3C28" w:rsidP="000C117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2DC32390" w14:textId="7BA21F11" w:rsidR="00EB3C71" w:rsidRPr="00F70544" w:rsidRDefault="002C3C28" w:rsidP="000C117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43A1823C" w14:textId="77777777" w:rsidR="000B2CFB" w:rsidRDefault="000B2CFB" w:rsidP="000C1179">
      <w:pPr>
        <w:spacing w:after="0"/>
        <w:contextualSpacing/>
        <w:rPr>
          <w:szCs w:val="22"/>
        </w:rPr>
      </w:pPr>
    </w:p>
    <w:p w14:paraId="59ED42A4" w14:textId="7C547B26" w:rsidR="00EB3BC1" w:rsidRPr="00113C8D" w:rsidRDefault="00CE5BC7" w:rsidP="000C1179">
      <w:pPr>
        <w:spacing w:after="0"/>
        <w:contextualSpacing/>
        <w:rPr>
          <w:u w:val="single"/>
        </w:rPr>
      </w:pPr>
      <w:r w:rsidRPr="00113C8D">
        <w:rPr>
          <w:b/>
          <w:bCs/>
          <w:szCs w:val="22"/>
          <w:u w:val="single"/>
          <w:lang w:val="en-US"/>
        </w:rPr>
        <w:t>UE-side monitoring</w:t>
      </w:r>
    </w:p>
    <w:p w14:paraId="22CDC527" w14:textId="7C1500F9" w:rsidR="00EB3BC1" w:rsidRPr="00D40E9B" w:rsidRDefault="00EB3BC1" w:rsidP="000C1179">
      <w:pPr>
        <w:spacing w:after="0"/>
        <w:ind w:firstLine="360"/>
        <w:contextualSpacing/>
      </w:pPr>
      <w:r>
        <w:rPr>
          <w:szCs w:val="22"/>
          <w:lang w:val="en-US"/>
        </w:rPr>
        <w:t>One of the options</w:t>
      </w:r>
      <w:r w:rsidR="00E22A92">
        <w:rPr>
          <w:szCs w:val="22"/>
          <w:lang w:val="en-US"/>
        </w:rPr>
        <w:t xml:space="preserve"> discussed</w:t>
      </w:r>
      <w:r>
        <w:rPr>
          <w:szCs w:val="22"/>
          <w:lang w:val="en-US"/>
        </w:rPr>
        <w:t xml:space="preserve"> </w:t>
      </w:r>
      <w:r w:rsidRPr="004B3036">
        <w:rPr>
          <w:szCs w:val="22"/>
          <w:lang w:val="en-US"/>
        </w:rPr>
        <w:t>for UE-side model monitoring (using</w:t>
      </w:r>
      <w:r>
        <w:rPr>
          <w:szCs w:val="22"/>
          <w:lang w:val="en-US"/>
        </w:rPr>
        <w:t xml:space="preserve"> intermediate KPI) is based on the </w:t>
      </w:r>
      <w:r w:rsidRPr="00787525">
        <w:rPr>
          <w:szCs w:val="22"/>
          <w:lang w:val="en-US"/>
        </w:rPr>
        <w:t>output of the CSI reconstruction model at the UE-side</w:t>
      </w:r>
      <w:r w:rsidR="005E02C8">
        <w:rPr>
          <w:szCs w:val="22"/>
          <w:lang w:val="en-US"/>
        </w:rPr>
        <w:t xml:space="preserve"> (Case 2-1)</w:t>
      </w:r>
      <w:r>
        <w:rPr>
          <w:szCs w:val="22"/>
          <w:lang w:val="en-US"/>
        </w:rPr>
        <w:t xml:space="preserve">.  </w:t>
      </w:r>
      <w:r>
        <w:rPr>
          <w:lang w:val="en-US"/>
        </w:rPr>
        <w:t xml:space="preserve">In this </w:t>
      </w:r>
      <w:r w:rsidR="005E02C8">
        <w:rPr>
          <w:lang w:val="en-US"/>
        </w:rPr>
        <w:t>option</w:t>
      </w:r>
      <w:r>
        <w:t xml:space="preserve">, the UE could use </w:t>
      </w:r>
      <w:r w:rsidR="00757260">
        <w:t>a CSI reconstruction model (e.g., a</w:t>
      </w:r>
      <w:r>
        <w:t xml:space="preserve"> proxy decoder</w:t>
      </w:r>
      <w:r w:rsidR="00757260">
        <w:t>)</w:t>
      </w:r>
      <w:r>
        <w:t xml:space="preserve"> to reconstruct the CSI (based on the compressed CSI which is reported back to the NW</w:t>
      </w:r>
      <w:proofErr w:type="gramStart"/>
      <w:r>
        <w:t>), and</w:t>
      </w:r>
      <w:proofErr w:type="gramEnd"/>
      <w:r>
        <w:t xml:space="preserve"> compare the reconstructed CSI to the CSI measured by the UE</w:t>
      </w:r>
      <w:r w:rsidR="00D40E9B">
        <w:t xml:space="preserve"> by</w:t>
      </w:r>
      <w:r w:rsidR="00D40E9B" w:rsidRPr="00D40E9B">
        <w:rPr>
          <w:szCs w:val="22"/>
          <w:lang w:val="en-US"/>
        </w:rPr>
        <w:t xml:space="preserve"> </w:t>
      </w:r>
      <w:r w:rsidR="00D40E9B" w:rsidRPr="004B3036">
        <w:rPr>
          <w:szCs w:val="22"/>
          <w:lang w:val="en-US"/>
        </w:rPr>
        <w:t>using</w:t>
      </w:r>
      <w:r w:rsidR="00D40E9B">
        <w:rPr>
          <w:szCs w:val="22"/>
          <w:lang w:val="en-US"/>
        </w:rPr>
        <w:t xml:space="preserve"> an intermediate KPI</w:t>
      </w:r>
      <w:r>
        <w:t>.</w:t>
      </w:r>
      <w:r>
        <w:rPr>
          <w:szCs w:val="22"/>
          <w:lang w:val="en-US"/>
        </w:rPr>
        <w:t xml:space="preserve"> </w:t>
      </w:r>
      <w:r>
        <w:t xml:space="preserve">However, the availability of </w:t>
      </w:r>
      <w:r w:rsidR="00EA338A">
        <w:t xml:space="preserve">CSI reconstruction models (proxy </w:t>
      </w:r>
      <w:r>
        <w:t>decoders</w:t>
      </w:r>
      <w:r w:rsidR="00EA338A">
        <w:t>)</w:t>
      </w:r>
      <w:r>
        <w:t xml:space="preserve"> at the UE side may </w:t>
      </w:r>
      <w:r>
        <w:lastRenderedPageBreak/>
        <w:t xml:space="preserve">not always be possible.  </w:t>
      </w:r>
      <w:r w:rsidR="00DD2002">
        <w:t>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w:t>
      </w:r>
      <w:r>
        <w:t xml:space="preserve"> This may excessively increase the UE complexity and the memory storage; it may also increase the UE power consumption, since the UE may need to run the proxy decoder solely for monitoring the performance of the UE-side ML encoder.</w:t>
      </w:r>
      <w:r w:rsidR="00D40E9B">
        <w:t xml:space="preserve"> </w:t>
      </w:r>
      <w:r w:rsidRPr="00CF3D73">
        <w:t>Therefore, lower complexity solutions are needed for the UE to determine the compression performance for ML encoder performance monitoring.</w:t>
      </w:r>
      <w:r>
        <w:t xml:space="preserve"> </w:t>
      </w:r>
    </w:p>
    <w:p w14:paraId="062B69ED" w14:textId="77777777" w:rsidR="00D40E9B" w:rsidRDefault="00D40E9B" w:rsidP="000C1179">
      <w:pPr>
        <w:spacing w:after="0"/>
        <w:ind w:firstLine="360"/>
        <w:contextualSpacing/>
        <w:rPr>
          <w:szCs w:val="22"/>
          <w:lang w:val="en-US"/>
        </w:rPr>
      </w:pPr>
    </w:p>
    <w:p w14:paraId="4B113C1D" w14:textId="0C4BD96E" w:rsidR="00EB3BC1" w:rsidRPr="003C1EAD" w:rsidRDefault="00EB3BC1" w:rsidP="000C1179">
      <w:pPr>
        <w:spacing w:after="0"/>
        <w:ind w:firstLine="360"/>
        <w:contextualSpacing/>
        <w:rPr>
          <w:szCs w:val="22"/>
          <w:lang w:val="en-US"/>
        </w:rPr>
      </w:pPr>
      <w:r w:rsidRPr="00E12A44">
        <w:rPr>
          <w:szCs w:val="22"/>
          <w:lang w:val="en-US"/>
        </w:rPr>
        <w:t>For UE-side monitoring, the UE may</w:t>
      </w:r>
      <w:r w:rsidRPr="003C1EAD">
        <w:rPr>
          <w:szCs w:val="22"/>
          <w:lang w:val="en-US"/>
        </w:rPr>
        <w:t xml:space="preserve"> need to report </w:t>
      </w:r>
      <w:r w:rsidR="00D40E9B">
        <w:rPr>
          <w:szCs w:val="22"/>
          <w:lang w:val="en-US"/>
        </w:rPr>
        <w:t>a</w:t>
      </w:r>
      <w:r w:rsidRPr="003C1EAD">
        <w:rPr>
          <w:szCs w:val="22"/>
          <w:lang w:val="en-US"/>
        </w:rPr>
        <w:t xml:space="preserve"> monitoring metric, for example if the selected metric is an intermediate KPI such as the SGCS, NMSE or other; the reporting may be periodic or aperiodic. For this example, triggers for monitoring metric reporting may also need to be considered. The triggers may be time-based and/or </w:t>
      </w:r>
      <w:proofErr w:type="gramStart"/>
      <w:r w:rsidRPr="003C1EAD">
        <w:rPr>
          <w:szCs w:val="22"/>
          <w:lang w:val="en-US"/>
        </w:rPr>
        <w:t>event-based</w:t>
      </w:r>
      <w:proofErr w:type="gramEnd"/>
      <w:r w:rsidRPr="003C1EAD">
        <w:rPr>
          <w:szCs w:val="22"/>
          <w:lang w:val="en-US"/>
        </w:rPr>
        <w:t xml:space="preserve">. Examples of event-based triggers </w:t>
      </w:r>
      <w:r w:rsidR="00D40E9B" w:rsidRPr="003C1EAD">
        <w:rPr>
          <w:szCs w:val="22"/>
          <w:lang w:val="en-US"/>
        </w:rPr>
        <w:t>include</w:t>
      </w:r>
      <w:r w:rsidRPr="003C1EAD">
        <w:rPr>
          <w:szCs w:val="22"/>
          <w:lang w:val="en-US"/>
        </w:rPr>
        <w:t xml:space="preserve"> measurements of intermediate KPIs meeting </w:t>
      </w:r>
      <w:r w:rsidR="00D40E9B">
        <w:rPr>
          <w:szCs w:val="22"/>
          <w:lang w:val="en-US"/>
        </w:rPr>
        <w:t xml:space="preserve">corresponding </w:t>
      </w:r>
      <w:r w:rsidRPr="003C1EAD">
        <w:rPr>
          <w:szCs w:val="22"/>
          <w:lang w:val="en-US"/>
        </w:rPr>
        <w:t xml:space="preserve">configured thresholds, PDSCH ACK/NACK performance, change in scenario (including channel conditions such as Doppler), change in beams, TRP change, cell change, etc. </w:t>
      </w:r>
    </w:p>
    <w:p w14:paraId="5AC79D21" w14:textId="77777777" w:rsidR="00704C0F" w:rsidRDefault="00704C0F" w:rsidP="000C1179">
      <w:pPr>
        <w:spacing w:after="0"/>
        <w:ind w:firstLine="360"/>
        <w:contextualSpacing/>
        <w:rPr>
          <w:szCs w:val="22"/>
          <w:lang w:val="en-US"/>
        </w:rPr>
      </w:pPr>
    </w:p>
    <w:p w14:paraId="42DA7D2C" w14:textId="14F5E815" w:rsidR="002058B3" w:rsidRPr="00DA3D9C" w:rsidRDefault="00EB3BC1" w:rsidP="000C1179">
      <w:pPr>
        <w:spacing w:after="0"/>
        <w:ind w:firstLine="360"/>
        <w:contextualSpacing/>
        <w:rPr>
          <w:szCs w:val="22"/>
          <w:lang w:val="en-US"/>
        </w:rPr>
      </w:pPr>
      <w:r w:rsidRPr="003C1EAD">
        <w:rPr>
          <w:szCs w:val="22"/>
          <w:lang w:val="en-US"/>
        </w:rPr>
        <w:t xml:space="preserve">The monitoring metric needs to be carefully studied to avoid unnecessary overhead due to model updating or switching. For example, in some scenarios, SCGS used as an intermediate KPI </w:t>
      </w:r>
      <w:bookmarkStart w:id="1" w:name="_Hlk205843709"/>
      <w:r w:rsidRPr="003C1EAD">
        <w:rPr>
          <w:szCs w:val="22"/>
          <w:lang w:val="en-US"/>
        </w:rPr>
        <w:t>may not be a good indicator of the eventual KPI performance</w:t>
      </w:r>
      <w:bookmarkEnd w:id="1"/>
      <w:r>
        <w:rPr>
          <w:szCs w:val="22"/>
          <w:lang w:val="en-US"/>
        </w:rPr>
        <w:t xml:space="preserve">. For example, </w:t>
      </w:r>
      <w:r w:rsidR="002058B3">
        <w:rPr>
          <w:szCs w:val="22"/>
          <w:lang w:val="en-US"/>
        </w:rPr>
        <w:t>according to</w:t>
      </w:r>
      <w:r w:rsidRPr="003C1EAD">
        <w:rPr>
          <w:szCs w:val="22"/>
          <w:lang w:val="en-US"/>
        </w:rPr>
        <w:t xml:space="preserve"> our </w:t>
      </w:r>
      <w:r w:rsidR="00773246">
        <w:rPr>
          <w:szCs w:val="22"/>
          <w:lang w:val="en-US"/>
        </w:rPr>
        <w:t xml:space="preserve">evaluation </w:t>
      </w:r>
      <w:r w:rsidR="002A0345">
        <w:rPr>
          <w:szCs w:val="22"/>
          <w:lang w:val="en-US"/>
        </w:rPr>
        <w:fldChar w:fldCharType="begin"/>
      </w:r>
      <w:r w:rsidR="002A0345">
        <w:rPr>
          <w:szCs w:val="22"/>
          <w:lang w:val="en-US"/>
        </w:rPr>
        <w:instrText xml:space="preserve"> REF _Ref158836547 \r \h </w:instrText>
      </w:r>
      <w:r w:rsidR="00DA3D9C">
        <w:rPr>
          <w:szCs w:val="22"/>
          <w:lang w:val="en-US"/>
        </w:rPr>
        <w:instrText xml:space="preserve"> \* MERGEFORMAT </w:instrText>
      </w:r>
      <w:r w:rsidR="002A0345">
        <w:rPr>
          <w:szCs w:val="22"/>
          <w:lang w:val="en-US"/>
        </w:rPr>
      </w:r>
      <w:r w:rsidR="002A0345">
        <w:rPr>
          <w:szCs w:val="22"/>
          <w:lang w:val="en-US"/>
        </w:rPr>
        <w:fldChar w:fldCharType="separate"/>
      </w:r>
      <w:r w:rsidR="00B465F1">
        <w:rPr>
          <w:szCs w:val="22"/>
          <w:lang w:val="en-US"/>
        </w:rPr>
        <w:t>[6]</w:t>
      </w:r>
      <w:r w:rsidR="002A0345">
        <w:rPr>
          <w:szCs w:val="22"/>
          <w:lang w:val="en-US"/>
        </w:rPr>
        <w:fldChar w:fldCharType="end"/>
      </w:r>
      <w:r w:rsidR="00B45F33">
        <w:rPr>
          <w:szCs w:val="22"/>
          <w:lang w:val="en-US"/>
        </w:rPr>
        <w:t xml:space="preserve">, </w:t>
      </w:r>
      <w:r w:rsidRPr="003C1EAD">
        <w:rPr>
          <w:szCs w:val="22"/>
          <w:lang w:val="en-US"/>
        </w:rPr>
        <w:t>a 25% gap in the SGCS performance of two different models translate</w:t>
      </w:r>
      <w:r w:rsidR="002058B3">
        <w:rPr>
          <w:szCs w:val="22"/>
          <w:lang w:val="en-US"/>
        </w:rPr>
        <w:t>s</w:t>
      </w:r>
      <w:r w:rsidRPr="003C1EAD">
        <w:rPr>
          <w:szCs w:val="22"/>
          <w:lang w:val="en-US"/>
        </w:rPr>
        <w:t xml:space="preserve"> to a throughput gap of </w:t>
      </w:r>
      <w:r w:rsidR="002058B3">
        <w:rPr>
          <w:szCs w:val="22"/>
          <w:lang w:val="en-US"/>
        </w:rPr>
        <w:t xml:space="preserve">only </w:t>
      </w:r>
      <w:r w:rsidRPr="003C1EAD">
        <w:rPr>
          <w:szCs w:val="22"/>
          <w:lang w:val="en-US"/>
        </w:rPr>
        <w:t xml:space="preserve">5% between the models, which may not justify model switching. </w:t>
      </w:r>
      <w:r w:rsidR="002058B3">
        <w:rPr>
          <w:szCs w:val="22"/>
          <w:lang w:val="en-US"/>
        </w:rPr>
        <w:t xml:space="preserve">Lastly, if more than one KPI can be supported, the </w:t>
      </w:r>
      <w:r w:rsidR="002058B3" w:rsidRPr="003C1EAD">
        <w:rPr>
          <w:szCs w:val="22"/>
          <w:lang w:val="en-US"/>
        </w:rPr>
        <w:t xml:space="preserve">signaling </w:t>
      </w:r>
      <w:r w:rsidR="002058B3">
        <w:rPr>
          <w:szCs w:val="22"/>
          <w:lang w:val="en-US"/>
        </w:rPr>
        <w:t xml:space="preserve">mechanism of </w:t>
      </w:r>
      <w:r w:rsidR="002058B3" w:rsidRPr="003C1EAD">
        <w:rPr>
          <w:szCs w:val="22"/>
          <w:lang w:val="en-US"/>
        </w:rPr>
        <w:t>the UE-side monitoring metrics may need to be specified.</w:t>
      </w:r>
      <w:r w:rsidR="00480963">
        <w:rPr>
          <w:szCs w:val="22"/>
          <w:lang w:val="en-US"/>
        </w:rPr>
        <w:t xml:space="preserve"> Further</w:t>
      </w:r>
      <w:r w:rsidR="002058B3" w:rsidRPr="00DA3D9C">
        <w:rPr>
          <w:szCs w:val="22"/>
          <w:lang w:val="en-US"/>
        </w:rPr>
        <w:t xml:space="preserve">, model monitoring based on intermediate KPIs may not be indicative of the system performance. At the same time, system KPIs may not be sufficient to identify the cause of performance degradation.  </w:t>
      </w:r>
      <w:r w:rsidR="002058B3">
        <w:rPr>
          <w:szCs w:val="22"/>
          <w:lang w:val="en-US"/>
        </w:rPr>
        <w:t xml:space="preserve">As a potential solution, </w:t>
      </w:r>
      <w:r w:rsidR="002058B3" w:rsidRPr="00DA3D9C">
        <w:rPr>
          <w:szCs w:val="22"/>
          <w:lang w:val="en-US"/>
        </w:rPr>
        <w:t>UE-side performance monitoring based on data distribution may be considered, where out-of-distribution metrics</w:t>
      </w:r>
      <w:r w:rsidR="00D339E7">
        <w:rPr>
          <w:szCs w:val="22"/>
          <w:lang w:val="en-US"/>
        </w:rPr>
        <w:t xml:space="preserve">, </w:t>
      </w:r>
      <w:r w:rsidR="006A64B7">
        <w:rPr>
          <w:szCs w:val="22"/>
          <w:lang w:val="en-US"/>
        </w:rPr>
        <w:t>e.g., energy score, or statistical distances</w:t>
      </w:r>
      <w:r w:rsidR="00A7645A">
        <w:rPr>
          <w:szCs w:val="22"/>
          <w:lang w:val="en-US"/>
        </w:rPr>
        <w:t xml:space="preserve"> such as</w:t>
      </w:r>
      <w:r w:rsidR="006A64B7">
        <w:rPr>
          <w:szCs w:val="22"/>
          <w:lang w:val="en-US"/>
        </w:rPr>
        <w:t xml:space="preserve"> KL, Wasserstein</w:t>
      </w:r>
      <w:r w:rsidR="002058B3" w:rsidRPr="00DA3D9C">
        <w:rPr>
          <w:szCs w:val="22"/>
          <w:lang w:val="en-US"/>
        </w:rPr>
        <w:t xml:space="preserve"> measured by the UE may increase the accuracy of the model monitoring. </w:t>
      </w:r>
    </w:p>
    <w:p w14:paraId="7030A50A" w14:textId="77777777" w:rsidR="002058B3" w:rsidRDefault="002058B3" w:rsidP="000C1179">
      <w:pPr>
        <w:spacing w:after="0"/>
        <w:contextualSpacing/>
        <w:rPr>
          <w:b/>
          <w:bCs/>
          <w:szCs w:val="22"/>
          <w:u w:val="single"/>
          <w:lang w:val="en-US"/>
        </w:rPr>
      </w:pPr>
    </w:p>
    <w:p w14:paraId="3B1F84E6" w14:textId="77777777" w:rsidR="00DA3D9C" w:rsidRPr="00C07EB7" w:rsidRDefault="00EB3BC1" w:rsidP="000C1179">
      <w:pPr>
        <w:spacing w:after="0"/>
        <w:ind w:firstLine="360"/>
        <w:contextualSpacing/>
        <w:rPr>
          <w:szCs w:val="22"/>
          <w:lang w:val="en-US"/>
        </w:rPr>
      </w:pPr>
      <w:r w:rsidRPr="00C07EB7">
        <w:rPr>
          <w:szCs w:val="22"/>
          <w:lang w:val="en-US"/>
        </w:rPr>
        <w:t xml:space="preserve">The difference between </w:t>
      </w:r>
      <w:r w:rsidR="00C86852" w:rsidRPr="00C07EB7">
        <w:rPr>
          <w:szCs w:val="22"/>
          <w:lang w:val="en-US"/>
        </w:rPr>
        <w:t xml:space="preserve">the </w:t>
      </w:r>
      <w:r w:rsidRPr="00C07EB7">
        <w:rPr>
          <w:szCs w:val="22"/>
          <w:lang w:val="en-US"/>
        </w:rPr>
        <w:t xml:space="preserve">actual CSI at the UE and the </w:t>
      </w:r>
      <w:r w:rsidR="003D4E0D" w:rsidRPr="00C07EB7">
        <w:rPr>
          <w:szCs w:val="22"/>
          <w:lang w:val="en-US"/>
        </w:rPr>
        <w:t xml:space="preserve">NW-side </w:t>
      </w:r>
      <w:r w:rsidRPr="00C07EB7">
        <w:rPr>
          <w:szCs w:val="22"/>
          <w:lang w:val="en-US"/>
        </w:rPr>
        <w:t xml:space="preserve">reconstructed CSI could cause performance degradation if the difference is above a threshold. </w:t>
      </w:r>
      <w:r w:rsidR="00041D65" w:rsidRPr="00C07EB7">
        <w:rPr>
          <w:szCs w:val="22"/>
          <w:lang w:val="en-US"/>
        </w:rPr>
        <w:t>This</w:t>
      </w:r>
      <w:r w:rsidRPr="00C07EB7">
        <w:rPr>
          <w:szCs w:val="22"/>
          <w:lang w:val="en-US"/>
        </w:rPr>
        <w:t xml:space="preserve"> difference could be measured at UE side and used as another end-to-end performance monitoring metric for CSI compression. In case the UE does not have access to the </w:t>
      </w:r>
      <w:r w:rsidR="00AA4500" w:rsidRPr="00C07EB7">
        <w:rPr>
          <w:szCs w:val="22"/>
          <w:lang w:val="en-US"/>
        </w:rPr>
        <w:t xml:space="preserve">NW-side </w:t>
      </w:r>
      <w:r w:rsidRPr="00C07EB7">
        <w:rPr>
          <w:szCs w:val="22"/>
          <w:lang w:val="en-US"/>
        </w:rPr>
        <w:t xml:space="preserve">reconstructed CSI, the UE may compare the expected precoding gain with the actual precoding gain using precoded RS (e.g., CSI-RS, DMRS). If the difference between </w:t>
      </w:r>
      <w:r w:rsidR="00AA4500" w:rsidRPr="00C07EB7">
        <w:rPr>
          <w:szCs w:val="22"/>
          <w:lang w:val="en-US"/>
        </w:rPr>
        <w:t xml:space="preserve">the </w:t>
      </w:r>
      <w:r w:rsidRPr="00C07EB7">
        <w:rPr>
          <w:szCs w:val="22"/>
          <w:lang w:val="en-US"/>
        </w:rPr>
        <w:t>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NW if the difference between actual precoding gain and expected precoding gain is high.</w:t>
      </w:r>
    </w:p>
    <w:p w14:paraId="76730E0B" w14:textId="76872EE9" w:rsidR="00EB3BC1" w:rsidRPr="00C07EB7" w:rsidRDefault="00EB3BC1" w:rsidP="000C1179">
      <w:pPr>
        <w:spacing w:after="0"/>
        <w:ind w:firstLine="360"/>
        <w:contextualSpacing/>
        <w:rPr>
          <w:szCs w:val="22"/>
          <w:lang w:val="en-US"/>
        </w:rPr>
      </w:pPr>
      <w:r w:rsidRPr="00C07EB7">
        <w:rPr>
          <w:szCs w:val="22"/>
          <w:lang w:val="en-US"/>
        </w:rPr>
        <w:t xml:space="preserve"> </w:t>
      </w:r>
    </w:p>
    <w:p w14:paraId="28572441" w14:textId="77777777" w:rsidR="004C3CD2" w:rsidRDefault="004C3CD2" w:rsidP="000C1179">
      <w:pPr>
        <w:spacing w:after="0"/>
        <w:contextualSpacing/>
        <w:rPr>
          <w:i/>
          <w:iCs/>
          <w:szCs w:val="22"/>
          <w:lang w:val="en-US"/>
        </w:rPr>
      </w:pPr>
      <w:r w:rsidRPr="00480963">
        <w:rPr>
          <w:b/>
          <w:bCs/>
          <w:i/>
          <w:iCs/>
          <w:szCs w:val="22"/>
          <w:lang w:val="en-US"/>
        </w:rPr>
        <w:t>Observation 1:</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p>
    <w:p w14:paraId="32169C51" w14:textId="77777777" w:rsidR="004C3CD2" w:rsidRPr="00480963" w:rsidRDefault="004C3CD2" w:rsidP="000C1179">
      <w:pPr>
        <w:pStyle w:val="ListParagraph"/>
        <w:numPr>
          <w:ilvl w:val="0"/>
          <w:numId w:val="14"/>
        </w:numPr>
        <w:contextualSpacing/>
        <w:rPr>
          <w:rFonts w:ascii="Times New Roman" w:hAnsi="Times New Roman"/>
          <w:b/>
          <w:bCs/>
          <w:i/>
          <w:iCs/>
        </w:rPr>
      </w:pPr>
      <w:r>
        <w:rPr>
          <w:rFonts w:ascii="Times New Roman" w:hAnsi="Times New Roman"/>
          <w:i/>
          <w:iCs/>
        </w:rPr>
        <w:t>B</w:t>
      </w:r>
      <w:r w:rsidRPr="00480963">
        <w:rPr>
          <w:rFonts w:ascii="Times New Roman" w:hAnsi="Times New Roman"/>
          <w:i/>
          <w:iCs/>
        </w:rPr>
        <w:t>oth time-based trigger and event-based trigger can be used for reporting monitoring metrics.</w:t>
      </w:r>
      <w:r w:rsidRPr="00480963">
        <w:rPr>
          <w:rFonts w:ascii="Times New Roman" w:hAnsi="Times New Roman"/>
          <w:b/>
          <w:bCs/>
          <w:i/>
          <w:iCs/>
        </w:rPr>
        <w:t xml:space="preserve"> </w:t>
      </w:r>
    </w:p>
    <w:p w14:paraId="2877ACF0" w14:textId="77777777" w:rsidR="004C3CD2" w:rsidRPr="00480963" w:rsidRDefault="004C3CD2" w:rsidP="000C1179">
      <w:pPr>
        <w:pStyle w:val="ListParagraph"/>
        <w:numPr>
          <w:ilvl w:val="0"/>
          <w:numId w:val="14"/>
        </w:numPr>
        <w:contextualSpacing/>
        <w:rPr>
          <w:rFonts w:ascii="Times New Roman" w:hAnsi="Times New Roman"/>
          <w:i/>
          <w:iCs/>
        </w:rPr>
      </w:pPr>
      <w:r>
        <w:rPr>
          <w:rFonts w:ascii="Times New Roman" w:hAnsi="Times New Roman"/>
          <w:i/>
          <w:iCs/>
        </w:rPr>
        <w:t>In</w:t>
      </w:r>
      <w:r w:rsidRPr="00480963">
        <w:rPr>
          <w:rFonts w:ascii="Times New Roman" w:hAnsi="Times New Roman"/>
          <w:i/>
          <w:iCs/>
        </w:rPr>
        <w:t xml:space="preserve">appropriate monitoring metrics </w:t>
      </w:r>
      <w:r>
        <w:rPr>
          <w:rFonts w:ascii="Times New Roman" w:hAnsi="Times New Roman"/>
          <w:i/>
          <w:iCs/>
        </w:rPr>
        <w:t>may lead to</w:t>
      </w:r>
      <w:r w:rsidRPr="00480963">
        <w:rPr>
          <w:rFonts w:ascii="Times New Roman" w:hAnsi="Times New Roman"/>
          <w:i/>
          <w:iCs/>
        </w:rPr>
        <w:t xml:space="preserve"> unnecessary model updating or switching. </w:t>
      </w:r>
    </w:p>
    <w:p w14:paraId="1232410B" w14:textId="77777777" w:rsidR="004C3CD2" w:rsidRDefault="004C3CD2" w:rsidP="000C1179">
      <w:pPr>
        <w:spacing w:after="0"/>
        <w:contextualSpacing/>
        <w:rPr>
          <w:lang w:val="en-US"/>
        </w:rPr>
      </w:pPr>
    </w:p>
    <w:p w14:paraId="2CF5EBE9" w14:textId="77777777" w:rsidR="004C3CD2" w:rsidRPr="0047640E" w:rsidRDefault="004C3CD2" w:rsidP="000C1179">
      <w:pPr>
        <w:spacing w:after="0"/>
        <w:contextualSpacing/>
        <w:rPr>
          <w:i/>
          <w:iCs/>
          <w:szCs w:val="22"/>
          <w:lang w:val="en-US"/>
        </w:rPr>
      </w:pPr>
      <w:r w:rsidRPr="0047640E">
        <w:rPr>
          <w:b/>
          <w:bCs/>
          <w:i/>
          <w:iCs/>
          <w:szCs w:val="22"/>
          <w:lang w:val="en-US"/>
        </w:rPr>
        <w:t>Proposal 1:</w:t>
      </w:r>
      <w:r w:rsidRPr="0047640E">
        <w:rPr>
          <w:b/>
          <w:bCs/>
          <w:i/>
          <w:iCs/>
          <w:szCs w:val="22"/>
          <w:lang w:val="en-US"/>
        </w:rPr>
        <w:tab/>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w:t>
      </w:r>
      <w:r w:rsidRPr="0047640E">
        <w:rPr>
          <w:i/>
          <w:iCs/>
          <w:szCs w:val="22"/>
          <w:lang w:val="en-US"/>
        </w:rPr>
        <w:t>tudy the following aspects</w:t>
      </w:r>
      <w:r>
        <w:rPr>
          <w:i/>
          <w:iCs/>
          <w:szCs w:val="22"/>
          <w:lang w:val="en-US"/>
        </w:rPr>
        <w:t>,</w:t>
      </w:r>
    </w:p>
    <w:p w14:paraId="716803DC" w14:textId="77777777" w:rsidR="004C3CD2" w:rsidRPr="0047640E" w:rsidRDefault="004C3CD2" w:rsidP="000C1179">
      <w:pPr>
        <w:numPr>
          <w:ilvl w:val="0"/>
          <w:numId w:val="10"/>
        </w:numPr>
        <w:overflowPunct/>
        <w:autoSpaceDE/>
        <w:autoSpaceDN/>
        <w:adjustRightInd/>
        <w:spacing w:after="0"/>
        <w:contextualSpacing/>
        <w:jc w:val="left"/>
        <w:textAlignment w:val="auto"/>
        <w:rPr>
          <w:i/>
          <w:iCs/>
          <w:szCs w:val="22"/>
        </w:rPr>
      </w:pPr>
      <w:r w:rsidRPr="0047640E">
        <w:rPr>
          <w:i/>
          <w:iCs/>
          <w:szCs w:val="22"/>
        </w:rPr>
        <w:t>Details of reporting mechanism for the monitoring metrics with both time/event-trigger based</w:t>
      </w:r>
    </w:p>
    <w:p w14:paraId="3E69144B" w14:textId="43E17E0A" w:rsidR="004C3CD2" w:rsidRPr="00A7645A" w:rsidRDefault="004C3CD2" w:rsidP="000C1179">
      <w:pPr>
        <w:numPr>
          <w:ilvl w:val="0"/>
          <w:numId w:val="10"/>
        </w:numPr>
        <w:overflowPunct/>
        <w:autoSpaceDE/>
        <w:autoSpaceDN/>
        <w:adjustRightInd/>
        <w:spacing w:after="0"/>
        <w:contextualSpacing/>
        <w:jc w:val="left"/>
        <w:textAlignment w:val="auto"/>
        <w:rPr>
          <w:i/>
          <w:iCs/>
          <w:szCs w:val="22"/>
        </w:rPr>
      </w:pPr>
      <w:r w:rsidRPr="0047640E">
        <w:rPr>
          <w:i/>
          <w:iCs/>
          <w:szCs w:val="22"/>
          <w:lang w:val="en-US"/>
        </w:rPr>
        <w:t>Appropriate UE-side monitoring metric</w:t>
      </w:r>
      <w:r>
        <w:rPr>
          <w:i/>
          <w:iCs/>
          <w:szCs w:val="22"/>
          <w:lang w:val="en-US"/>
        </w:rPr>
        <w:t xml:space="preserve"> other than SCGS, e.g., </w:t>
      </w:r>
      <w:r w:rsidRPr="00480963">
        <w:rPr>
          <w:i/>
          <w:iCs/>
          <w:szCs w:val="22"/>
          <w:lang w:val="en-US"/>
        </w:rPr>
        <w:t>out-of-distribution metrics</w:t>
      </w:r>
      <w:r>
        <w:rPr>
          <w:i/>
          <w:iCs/>
          <w:szCs w:val="22"/>
          <w:lang w:val="en-US"/>
        </w:rPr>
        <w:t xml:space="preserve">, performance gap </w:t>
      </w:r>
      <w:r w:rsidR="00704C0F">
        <w:rPr>
          <w:i/>
          <w:iCs/>
          <w:szCs w:val="22"/>
          <w:lang w:val="en-US"/>
        </w:rPr>
        <w:t>between</w:t>
      </w:r>
      <w:r>
        <w:rPr>
          <w:i/>
          <w:iCs/>
          <w:szCs w:val="22"/>
          <w:lang w:val="en-US"/>
        </w:rPr>
        <w:t xml:space="preserve"> the</w:t>
      </w:r>
      <w:r w:rsidR="00704C0F">
        <w:rPr>
          <w:i/>
          <w:iCs/>
          <w:szCs w:val="22"/>
          <w:lang w:val="en-US"/>
        </w:rPr>
        <w:t xml:space="preserve"> actual and encoded CSI</w:t>
      </w:r>
      <w:r>
        <w:rPr>
          <w:i/>
          <w:iCs/>
          <w:szCs w:val="22"/>
          <w:lang w:val="en-US"/>
        </w:rPr>
        <w:t>, etc.</w:t>
      </w:r>
    </w:p>
    <w:p w14:paraId="6A4B748B" w14:textId="77777777" w:rsidR="004C3CD2" w:rsidRPr="00480963" w:rsidRDefault="004C3CD2" w:rsidP="000C1179">
      <w:pPr>
        <w:overflowPunct/>
        <w:autoSpaceDE/>
        <w:autoSpaceDN/>
        <w:adjustRightInd/>
        <w:spacing w:after="0"/>
        <w:contextualSpacing/>
        <w:jc w:val="left"/>
        <w:textAlignment w:val="auto"/>
        <w:rPr>
          <w:i/>
          <w:iCs/>
          <w:szCs w:val="22"/>
        </w:rPr>
      </w:pPr>
    </w:p>
    <w:p w14:paraId="1D9185D5" w14:textId="77777777" w:rsidR="00AD6556" w:rsidRDefault="00AD6556" w:rsidP="000C1179">
      <w:pPr>
        <w:spacing w:after="0"/>
        <w:contextualSpacing/>
        <w:rPr>
          <w:szCs w:val="22"/>
          <w:lang w:val="en-CA"/>
        </w:rPr>
      </w:pPr>
    </w:p>
    <w:p w14:paraId="0DD5D0CD" w14:textId="0896FCFC" w:rsidR="00EF41B8" w:rsidRPr="0041117C" w:rsidRDefault="00CE5BC7" w:rsidP="000C1179">
      <w:pPr>
        <w:spacing w:after="0"/>
        <w:contextualSpacing/>
        <w:rPr>
          <w:szCs w:val="22"/>
          <w:u w:val="single"/>
          <w:lang w:val="en-CA"/>
        </w:rPr>
      </w:pPr>
      <w:r w:rsidRPr="0041117C">
        <w:rPr>
          <w:b/>
          <w:bCs/>
          <w:szCs w:val="22"/>
          <w:u w:val="single"/>
          <w:lang w:val="en-US"/>
        </w:rPr>
        <w:t>NW-side monitoring</w:t>
      </w:r>
    </w:p>
    <w:p w14:paraId="128378DA" w14:textId="1781EF96" w:rsidR="00DA3D9C" w:rsidRPr="001F1707" w:rsidRDefault="00EB3BC1" w:rsidP="000C1179">
      <w:pPr>
        <w:spacing w:after="0"/>
        <w:ind w:firstLine="360"/>
        <w:contextualSpacing/>
        <w:rPr>
          <w:szCs w:val="22"/>
          <w:lang w:val="en-US"/>
        </w:rPr>
      </w:pPr>
      <w:r>
        <w:rPr>
          <w:szCs w:val="22"/>
          <w:lang w:val="en-CA"/>
        </w:rPr>
        <w:t>T</w:t>
      </w:r>
      <w:r>
        <w:rPr>
          <w:szCs w:val="22"/>
          <w:lang w:val="en-US"/>
        </w:rPr>
        <w:t xml:space="preserve">he Rel-18 SI also investigated </w:t>
      </w:r>
      <w:r w:rsidRPr="00C76C12">
        <w:rPr>
          <w:szCs w:val="22"/>
          <w:lang w:val="en-US"/>
        </w:rPr>
        <w:t>NW-side performance monitoring,</w:t>
      </w:r>
      <w:r>
        <w:rPr>
          <w:szCs w:val="22"/>
          <w:lang w:val="en-US"/>
        </w:rPr>
        <w:t xml:space="preserve"> whereby the </w:t>
      </w:r>
      <w:r w:rsidRPr="00133C49">
        <w:t>NW monitors the performance and make</w:t>
      </w:r>
      <w:r w:rsidR="00C76C12">
        <w:t xml:space="preserve"> </w:t>
      </w:r>
      <w:r w:rsidRPr="00133C49">
        <w:t>decisions of model/functionality activation/deactivation/updating/switching</w:t>
      </w:r>
      <w:r>
        <w:t>.</w:t>
      </w:r>
      <w:r w:rsidR="00C76C12">
        <w:t xml:space="preserve"> </w:t>
      </w:r>
      <w:r>
        <w:t>As indicated in Section 7.1.2 of TR38.843, the metric for monitoring and comparison includes intermediate KPI and eventual KPI. To calculate the intermediate KPI at the NW-side,</w:t>
      </w:r>
      <w:r w:rsidR="008920BB">
        <w:t xml:space="preserve"> Target CSI reporting is needed, as </w:t>
      </w:r>
      <w:r w:rsidR="00E95023">
        <w:t xml:space="preserve">concluded in RAN1 #120b. </w:t>
      </w:r>
      <w:r w:rsidR="00735D1B">
        <w:t xml:space="preserve">Target CSI reporting may be </w:t>
      </w:r>
      <w:r w:rsidR="00E21D4D">
        <w:t xml:space="preserve">achieved via legacy CSI codebooks, </w:t>
      </w:r>
      <w:r w:rsidR="00C94D3A">
        <w:t xml:space="preserve">or via a </w:t>
      </w:r>
      <w:r w:rsidR="00C132E9">
        <w:t>higher resolution codebook. In both cases, such reporting</w:t>
      </w:r>
      <w:r>
        <w:t xml:space="preserve"> may result in higher than desired overhead</w:t>
      </w:r>
      <w:r w:rsidRPr="001F1707">
        <w:t>.</w:t>
      </w:r>
      <w:r w:rsidR="001F1707" w:rsidRPr="001F1707">
        <w:rPr>
          <w:szCs w:val="22"/>
          <w:lang w:val="en-US"/>
        </w:rPr>
        <w:t xml:space="preserve"> </w:t>
      </w:r>
      <w:r w:rsidRPr="001F1707">
        <w:rPr>
          <w:szCs w:val="22"/>
          <w:lang w:val="en-CA"/>
        </w:rPr>
        <w:t>To enable NW-side monitoring with lower feedback overhead, another option may be to use a set of reference vectors</w:t>
      </w:r>
      <w:r w:rsidR="00540766">
        <w:rPr>
          <w:szCs w:val="22"/>
          <w:lang w:val="en-CA"/>
        </w:rPr>
        <w:t xml:space="preserve"> (e.g., basis vectors)</w:t>
      </w:r>
      <w:r w:rsidRPr="001F1707">
        <w:rPr>
          <w:szCs w:val="22"/>
          <w:lang w:val="en-CA"/>
        </w:rPr>
        <w:t xml:space="preserve"> (predefined and available at both NW-side and UE-side), such that metrics relative to the </w:t>
      </w:r>
      <w:r w:rsidRPr="001F1707">
        <w:rPr>
          <w:szCs w:val="22"/>
          <w:lang w:val="en-CA"/>
        </w:rPr>
        <w:lastRenderedPageBreak/>
        <w:t xml:space="preserve">reference vectors and output CSI, as well as reference vectors and input </w:t>
      </w:r>
      <w:r w:rsidR="00760B4D" w:rsidRPr="001F1707">
        <w:rPr>
          <w:szCs w:val="22"/>
          <w:lang w:val="en-CA"/>
        </w:rPr>
        <w:t xml:space="preserve">(target) </w:t>
      </w:r>
      <w:r w:rsidRPr="001F1707">
        <w:rPr>
          <w:szCs w:val="22"/>
          <w:lang w:val="en-CA"/>
        </w:rPr>
        <w:t>CSI may be measured both at the NW-side and UE-side, respectively.</w:t>
      </w:r>
    </w:p>
    <w:p w14:paraId="07D39452" w14:textId="673FB805" w:rsidR="00EB3BC1" w:rsidRDefault="00EB3BC1" w:rsidP="000C1179">
      <w:pPr>
        <w:spacing w:after="0"/>
        <w:contextualSpacing/>
        <w:rPr>
          <w:szCs w:val="22"/>
          <w:lang w:val="en-CA"/>
        </w:rPr>
      </w:pPr>
      <w:r w:rsidRPr="00064B3F">
        <w:rPr>
          <w:szCs w:val="22"/>
          <w:lang w:val="en-CA"/>
        </w:rPr>
        <w:t xml:space="preserve"> </w:t>
      </w:r>
    </w:p>
    <w:p w14:paraId="5AEDBAAB" w14:textId="47F20FBD" w:rsidR="00EB3BC1" w:rsidRDefault="00EB3BC1" w:rsidP="000C1179">
      <w:pPr>
        <w:spacing w:after="0"/>
        <w:ind w:firstLine="360"/>
        <w:contextualSpacing/>
        <w:rPr>
          <w:szCs w:val="22"/>
          <w:lang w:val="en-CA"/>
        </w:rPr>
      </w:pPr>
      <w:r>
        <w:rPr>
          <w:szCs w:val="22"/>
          <w:lang w:val="en-CA"/>
        </w:rPr>
        <w:t xml:space="preserve">To enable NW-side monitoring with minimal feedback overhead, another option may be to insert a small number of </w:t>
      </w:r>
      <w:r w:rsidRPr="001F1707">
        <w:rPr>
          <w:szCs w:val="22"/>
          <w:lang w:val="en-CA"/>
        </w:rPr>
        <w:t>redundancy elements</w:t>
      </w:r>
      <w:r w:rsidR="00D339E7">
        <w:rPr>
          <w:szCs w:val="22"/>
          <w:lang w:val="en-CA"/>
        </w:rPr>
        <w:t>,</w:t>
      </w:r>
      <w:r w:rsidRPr="001F1707">
        <w:rPr>
          <w:szCs w:val="22"/>
          <w:lang w:val="en-CA"/>
        </w:rPr>
        <w:t xml:space="preserve"> </w:t>
      </w:r>
      <w:r w:rsidR="0024632E">
        <w:rPr>
          <w:szCs w:val="22"/>
          <w:lang w:val="en-CA"/>
        </w:rPr>
        <w:t xml:space="preserve">e.g., </w:t>
      </w:r>
      <w:r w:rsidR="000E1C00">
        <w:rPr>
          <w:szCs w:val="22"/>
          <w:lang w:val="en-CA"/>
        </w:rPr>
        <w:t xml:space="preserve">a small set of </w:t>
      </w:r>
      <w:r w:rsidR="0024632E">
        <w:rPr>
          <w:szCs w:val="22"/>
          <w:lang w:val="en-CA"/>
        </w:rPr>
        <w:t>linear combination</w:t>
      </w:r>
      <w:r w:rsidR="000E1C00">
        <w:rPr>
          <w:szCs w:val="22"/>
          <w:lang w:val="en-CA"/>
        </w:rPr>
        <w:t>s</w:t>
      </w:r>
      <w:r w:rsidR="0024632E">
        <w:rPr>
          <w:szCs w:val="22"/>
          <w:lang w:val="en-CA"/>
        </w:rPr>
        <w:t xml:space="preserve"> of </w:t>
      </w:r>
      <w:r w:rsidR="000E1C00">
        <w:rPr>
          <w:szCs w:val="22"/>
          <w:lang w:val="en-CA"/>
        </w:rPr>
        <w:t xml:space="preserve">CSI, or duplicating some elements of the CSI </w:t>
      </w:r>
      <w:r w:rsidRPr="001F1707">
        <w:rPr>
          <w:szCs w:val="22"/>
          <w:lang w:val="en-CA"/>
        </w:rPr>
        <w:t>to</w:t>
      </w:r>
      <w:r>
        <w:rPr>
          <w:szCs w:val="22"/>
          <w:lang w:val="en-CA"/>
        </w:rPr>
        <w:t xml:space="preserve">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p>
    <w:p w14:paraId="1F6291FE" w14:textId="77777777" w:rsidR="0047640E" w:rsidRDefault="0047640E" w:rsidP="000C1179">
      <w:pPr>
        <w:spacing w:after="0"/>
        <w:contextualSpacing/>
        <w:rPr>
          <w:b/>
          <w:bCs/>
          <w:i/>
          <w:iCs/>
          <w:szCs w:val="22"/>
          <w:lang w:val="en-US"/>
        </w:rPr>
      </w:pPr>
    </w:p>
    <w:p w14:paraId="6D1F2AC1" w14:textId="4A043C08" w:rsidR="00EB3BC1" w:rsidRPr="0047640E" w:rsidRDefault="00EB3BC1" w:rsidP="000C1179">
      <w:pPr>
        <w:spacing w:after="0"/>
        <w:contextualSpacing/>
        <w:rPr>
          <w:i/>
          <w:iCs/>
          <w:szCs w:val="22"/>
          <w:lang w:val="en-CA"/>
        </w:rPr>
      </w:pPr>
      <w:r w:rsidRPr="0047640E">
        <w:rPr>
          <w:b/>
          <w:bCs/>
          <w:i/>
          <w:iCs/>
          <w:szCs w:val="22"/>
          <w:lang w:val="en-US"/>
        </w:rPr>
        <w:t xml:space="preserve">Observation </w:t>
      </w:r>
      <w:r w:rsidR="003331F7">
        <w:rPr>
          <w:b/>
          <w:bCs/>
          <w:i/>
          <w:iCs/>
          <w:szCs w:val="22"/>
          <w:lang w:val="en-US"/>
        </w:rPr>
        <w:t>2</w:t>
      </w:r>
      <w:r w:rsidRPr="0047640E">
        <w:rPr>
          <w:b/>
          <w:bCs/>
          <w:i/>
          <w:iCs/>
          <w:szCs w:val="22"/>
          <w:lang w:val="en-US"/>
        </w:rPr>
        <w:t xml:space="preserve">: </w:t>
      </w:r>
      <w:r w:rsidRPr="0047640E">
        <w:rPr>
          <w:i/>
          <w:iCs/>
          <w:szCs w:val="22"/>
          <w:lang w:val="en-US"/>
        </w:rPr>
        <w:t xml:space="preserve">NW-side monitoring </w:t>
      </w:r>
      <w:r w:rsidR="00735546">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1F47D88D" w14:textId="77777777" w:rsidR="0047640E" w:rsidRDefault="0047640E" w:rsidP="000C1179">
      <w:pPr>
        <w:spacing w:after="0"/>
        <w:contextualSpacing/>
        <w:rPr>
          <w:i/>
          <w:iCs/>
          <w:szCs w:val="22"/>
          <w:lang w:val="en-CA"/>
        </w:rPr>
      </w:pPr>
    </w:p>
    <w:p w14:paraId="0DBDF4E4" w14:textId="09A1C6EC" w:rsidR="00EB3BC1" w:rsidRPr="00735546" w:rsidRDefault="00EB3BC1" w:rsidP="000C1179">
      <w:pPr>
        <w:spacing w:after="0"/>
        <w:contextualSpacing/>
        <w:rPr>
          <w:i/>
          <w:iCs/>
          <w:szCs w:val="22"/>
          <w:lang w:val="en-US"/>
        </w:rPr>
      </w:pPr>
      <w:r w:rsidRPr="0047640E">
        <w:rPr>
          <w:b/>
          <w:bCs/>
          <w:i/>
          <w:iCs/>
          <w:szCs w:val="22"/>
          <w:lang w:val="en-US"/>
        </w:rPr>
        <w:t xml:space="preserve">Proposal </w:t>
      </w:r>
      <w:r w:rsidR="003331F7">
        <w:rPr>
          <w:b/>
          <w:bCs/>
          <w:i/>
          <w:iCs/>
          <w:szCs w:val="22"/>
          <w:lang w:val="en-US"/>
        </w:rPr>
        <w:t>2</w:t>
      </w:r>
      <w:r w:rsidRPr="0047640E">
        <w:rPr>
          <w:b/>
          <w:bCs/>
          <w:i/>
          <w:iCs/>
          <w:szCs w:val="22"/>
          <w:lang w:val="en-US"/>
        </w:rPr>
        <w:t>:</w:t>
      </w:r>
      <w:r w:rsidRPr="0047640E">
        <w:rPr>
          <w:b/>
          <w:bCs/>
          <w:i/>
          <w:iCs/>
          <w:szCs w:val="22"/>
          <w:lang w:val="en-US"/>
        </w:rPr>
        <w:tab/>
      </w:r>
      <w:r w:rsidR="00735546" w:rsidRPr="00735546">
        <w:rPr>
          <w:i/>
          <w:iCs/>
          <w:szCs w:val="22"/>
          <w:lang w:val="en-US"/>
        </w:rPr>
        <w:t xml:space="preserve">For </w:t>
      </w:r>
      <w:r w:rsidR="00735546">
        <w:rPr>
          <w:i/>
          <w:iCs/>
          <w:szCs w:val="22"/>
          <w:lang w:val="en-US"/>
        </w:rPr>
        <w:t>NW</w:t>
      </w:r>
      <w:r w:rsidR="00735546" w:rsidRPr="00735546">
        <w:rPr>
          <w:i/>
          <w:iCs/>
          <w:szCs w:val="22"/>
          <w:lang w:val="en-US"/>
        </w:rPr>
        <w:t>-side model monitoring, study</w:t>
      </w:r>
      <w:r w:rsidR="00735546">
        <w:rPr>
          <w:i/>
          <w:iCs/>
          <w:szCs w:val="22"/>
          <w:lang w:val="en-US"/>
        </w:rPr>
        <w:t xml:space="preserve"> </w:t>
      </w:r>
      <w:r w:rsidR="00735546" w:rsidRPr="0047640E">
        <w:rPr>
          <w:i/>
          <w:iCs/>
          <w:szCs w:val="22"/>
        </w:rPr>
        <w:t xml:space="preserve">low overhead signaling </w:t>
      </w:r>
      <w:r w:rsidR="00735546">
        <w:rPr>
          <w:i/>
          <w:iCs/>
          <w:szCs w:val="22"/>
        </w:rPr>
        <w:t>mechanism</w:t>
      </w:r>
      <w:r w:rsidR="003331F7">
        <w:rPr>
          <w:i/>
          <w:iCs/>
          <w:szCs w:val="22"/>
        </w:rPr>
        <w:t>s</w:t>
      </w:r>
      <w:r w:rsidR="00735546">
        <w:rPr>
          <w:i/>
          <w:iCs/>
          <w:szCs w:val="22"/>
        </w:rPr>
        <w:t xml:space="preserve">, e.g., use of predefined vector sets, redundancy elements </w:t>
      </w:r>
      <w:r w:rsidRPr="0047640E">
        <w:rPr>
          <w:i/>
          <w:iCs/>
          <w:szCs w:val="22"/>
        </w:rPr>
        <w:t xml:space="preserve">NW-side monitoring with </w:t>
      </w:r>
    </w:p>
    <w:p w14:paraId="4B688932" w14:textId="77777777" w:rsidR="00EB3BC1" w:rsidRDefault="00EB3BC1" w:rsidP="000C1179">
      <w:pPr>
        <w:spacing w:after="0"/>
        <w:contextualSpacing/>
        <w:rPr>
          <w:szCs w:val="22"/>
          <w:lang w:val="en-US"/>
        </w:rPr>
      </w:pPr>
    </w:p>
    <w:p w14:paraId="264DF2EF" w14:textId="77777777" w:rsidR="00EB3BC1" w:rsidRDefault="00EB3BC1" w:rsidP="000C1179">
      <w:pPr>
        <w:spacing w:after="0"/>
        <w:contextualSpacing/>
      </w:pPr>
    </w:p>
    <w:p w14:paraId="1620FA69" w14:textId="5FA0D605" w:rsidR="00835231" w:rsidRDefault="009A4314" w:rsidP="000C1179">
      <w:pPr>
        <w:pStyle w:val="Heading2"/>
        <w:spacing w:before="0" w:after="0"/>
        <w:contextualSpacing/>
      </w:pPr>
      <w:r>
        <w:t xml:space="preserve"> </w:t>
      </w:r>
      <w:r w:rsidRPr="009A4314">
        <w:t xml:space="preserve">ID </w:t>
      </w:r>
      <w:r w:rsidR="00AA2EAB">
        <w:t xml:space="preserve">for model pairing </w:t>
      </w:r>
      <w:r w:rsidRPr="009A4314">
        <w:t>and applicability reporting</w:t>
      </w:r>
    </w:p>
    <w:p w14:paraId="6F689464" w14:textId="60EFB42A" w:rsidR="00835231" w:rsidRDefault="00C52B1A" w:rsidP="000C1179">
      <w:pPr>
        <w:spacing w:after="0"/>
        <w:ind w:firstLine="360"/>
        <w:contextualSpacing/>
      </w:pPr>
      <w:r>
        <w:t xml:space="preserve">Regarding </w:t>
      </w:r>
      <w:r w:rsidR="00921DC4">
        <w:t xml:space="preserve">model pairing, including ID and applicability reporting, RAN1 #120b </w:t>
      </w:r>
      <w:r w:rsidR="009303EE">
        <w:fldChar w:fldCharType="begin"/>
      </w:r>
      <w:r w:rsidR="009303EE">
        <w:instrText xml:space="preserve"> REF _Ref197549965 \r \h </w:instrText>
      </w:r>
      <w:r w:rsidR="0047640E">
        <w:instrText xml:space="preserve"> \* MERGEFORMAT </w:instrText>
      </w:r>
      <w:r w:rsidR="009303EE">
        <w:fldChar w:fldCharType="separate"/>
      </w:r>
      <w:r w:rsidR="00B465F1">
        <w:t>[4]</w:t>
      </w:r>
      <w:r w:rsidR="009303EE">
        <w:fldChar w:fldCharType="end"/>
      </w:r>
      <w:r w:rsidR="009303EE">
        <w:t xml:space="preserve"> reached the following agreement.</w:t>
      </w:r>
    </w:p>
    <w:tbl>
      <w:tblPr>
        <w:tblStyle w:val="TableGrid"/>
        <w:tblW w:w="0" w:type="auto"/>
        <w:tblLook w:val="04A0" w:firstRow="1" w:lastRow="0" w:firstColumn="1" w:lastColumn="0" w:noHBand="0" w:noVBand="1"/>
      </w:tblPr>
      <w:tblGrid>
        <w:gridCol w:w="9629"/>
      </w:tblGrid>
      <w:tr w:rsidR="00952C78" w:rsidRPr="0047640E" w14:paraId="449D13FF" w14:textId="77777777">
        <w:tc>
          <w:tcPr>
            <w:tcW w:w="9629" w:type="dxa"/>
          </w:tcPr>
          <w:p w14:paraId="190DBCBE" w14:textId="77777777" w:rsidR="002D78EA" w:rsidRPr="0047640E" w:rsidRDefault="002D78EA" w:rsidP="000C1179">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3F0E9426" w14:textId="77777777" w:rsidR="002D78EA" w:rsidRPr="0047640E" w:rsidRDefault="002D78EA" w:rsidP="000C1179">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2D5653F4"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3DF8736"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11531F14"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3CDBEA6D"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5BBD3F39"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062F4F91"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600C29B1" w14:textId="77777777" w:rsidR="002D78EA" w:rsidRPr="0047640E" w:rsidRDefault="002D78EA" w:rsidP="000C117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6A2272C5" w14:textId="77777777" w:rsidR="0047640E" w:rsidRDefault="0047640E" w:rsidP="000C1179">
            <w:pPr>
              <w:overflowPunct/>
              <w:autoSpaceDE/>
              <w:autoSpaceDN/>
              <w:adjustRightInd/>
              <w:spacing w:after="0"/>
              <w:contextualSpacing/>
              <w:jc w:val="left"/>
              <w:textAlignment w:val="auto"/>
              <w:rPr>
                <w:rFonts w:eastAsia="Batang"/>
                <w:i/>
                <w:iCs/>
                <w:sz w:val="20"/>
                <w:szCs w:val="24"/>
                <w:highlight w:val="green"/>
              </w:rPr>
            </w:pPr>
          </w:p>
          <w:p w14:paraId="4DA85819" w14:textId="61B7FAEE" w:rsidR="002D78EA" w:rsidRPr="0047640E" w:rsidRDefault="002D78EA" w:rsidP="000C1179">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4E488708" w14:textId="77777777" w:rsidR="002D78EA" w:rsidRPr="0047640E" w:rsidRDefault="002D78EA" w:rsidP="000C1179">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4F71107A"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3F91F89B"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5DFB1571"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047286AB"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38A4EFD7"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A91DAE8"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3887BAEB" w14:textId="77777777" w:rsidR="002D78EA" w:rsidRPr="0047640E" w:rsidRDefault="002D78EA" w:rsidP="000C117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17E19851" w14:textId="77777777" w:rsidR="00952C78" w:rsidRPr="0047640E" w:rsidRDefault="00952C78" w:rsidP="000C1179">
            <w:pPr>
              <w:spacing w:after="0"/>
              <w:contextualSpacing/>
              <w:rPr>
                <w:i/>
                <w:iCs/>
              </w:rPr>
            </w:pPr>
          </w:p>
        </w:tc>
      </w:tr>
    </w:tbl>
    <w:p w14:paraId="59559C4C" w14:textId="77777777" w:rsidR="009A4314" w:rsidRDefault="009A4314" w:rsidP="000C1179">
      <w:pPr>
        <w:spacing w:after="0"/>
        <w:contextualSpacing/>
      </w:pPr>
    </w:p>
    <w:p w14:paraId="0BEB214F" w14:textId="77777777" w:rsidR="0095035B" w:rsidRDefault="0095035B" w:rsidP="000C1179">
      <w:pPr>
        <w:spacing w:after="0"/>
        <w:ind w:firstLine="360"/>
        <w:contextualSpacing/>
      </w:pPr>
      <w:r>
        <w:t xml:space="preserve">For Direction A, Options 3a-1 and 4-1, discussions are needed to determine where the ID is assigned. Additionally, aspects related to the ID uniqueness as well as what information needs to be conveyed by the ID are also still open. </w:t>
      </w:r>
    </w:p>
    <w:p w14:paraId="56699470" w14:textId="2926E914" w:rsidR="0095035B" w:rsidRPr="009F6BC8" w:rsidRDefault="0095035B" w:rsidP="000C1179">
      <w:pPr>
        <w:spacing w:after="0"/>
        <w:ind w:firstLine="360"/>
        <w:contextualSpacing/>
      </w:pPr>
      <w:r>
        <w:t xml:space="preserve">In Rel-19, </w:t>
      </w:r>
      <w:r w:rsidRPr="009F6BC8">
        <w:t xml:space="preserve">for one-sided AI/ML models residing at the UE-side, “Associated ID” was </w:t>
      </w:r>
      <w:r w:rsidR="00CB1649">
        <w:t>discussed</w:t>
      </w:r>
      <w:r w:rsidR="00CB1649" w:rsidRPr="009F6BC8">
        <w:t xml:space="preserve"> </w:t>
      </w:r>
      <w:r w:rsidRPr="009F6BC8">
        <w:t>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proprietary information, the NW signals an ID (referred to as “associated ID”) when configuring a UE for data 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2B706421" w14:textId="77777777" w:rsidR="0095035B" w:rsidRDefault="0095035B" w:rsidP="000C1179">
      <w:pPr>
        <w:spacing w:after="0"/>
        <w:ind w:firstLine="360"/>
        <w:contextualSpacing/>
      </w:pPr>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55DBA834" w14:textId="77777777" w:rsidR="0047640E" w:rsidRDefault="0047640E" w:rsidP="000C1179">
      <w:pPr>
        <w:spacing w:after="0"/>
        <w:ind w:firstLine="360"/>
        <w:contextualSpacing/>
      </w:pPr>
    </w:p>
    <w:tbl>
      <w:tblPr>
        <w:tblStyle w:val="TableGrid"/>
        <w:tblW w:w="0" w:type="auto"/>
        <w:tblLook w:val="04A0" w:firstRow="1" w:lastRow="0" w:firstColumn="1" w:lastColumn="0" w:noHBand="0" w:noVBand="1"/>
      </w:tblPr>
      <w:tblGrid>
        <w:gridCol w:w="9350"/>
      </w:tblGrid>
      <w:tr w:rsidR="0095035B" w:rsidRPr="00582EC8" w14:paraId="6B33ADBF" w14:textId="77777777" w:rsidTr="001753E6">
        <w:tc>
          <w:tcPr>
            <w:tcW w:w="9350" w:type="dxa"/>
          </w:tcPr>
          <w:p w14:paraId="11BE1EDB" w14:textId="77777777" w:rsidR="0095035B" w:rsidRPr="00A7645A" w:rsidRDefault="0095035B" w:rsidP="000C1179">
            <w:pPr>
              <w:spacing w:after="0"/>
              <w:contextualSpacing/>
              <w:rPr>
                <w:rFonts w:eastAsia="DengXian"/>
                <w:b/>
                <w:bCs/>
                <w:i/>
                <w:iCs/>
                <w:sz w:val="20"/>
                <w:szCs w:val="18"/>
              </w:rPr>
            </w:pPr>
            <w:r w:rsidRPr="00A7645A">
              <w:rPr>
                <w:rFonts w:eastAsia="DengXian"/>
                <w:b/>
                <w:bCs/>
                <w:i/>
                <w:iCs/>
                <w:sz w:val="20"/>
                <w:szCs w:val="18"/>
              </w:rPr>
              <w:lastRenderedPageBreak/>
              <w:t>Conclusion</w:t>
            </w:r>
          </w:p>
          <w:p w14:paraId="45B27B5E" w14:textId="77777777" w:rsidR="0095035B" w:rsidRPr="00A7645A" w:rsidRDefault="0095035B" w:rsidP="000C1179">
            <w:pPr>
              <w:spacing w:after="0"/>
              <w:contextualSpacing/>
              <w:rPr>
                <w:sz w:val="20"/>
                <w:szCs w:val="18"/>
              </w:rPr>
            </w:pPr>
            <w:r w:rsidRPr="00A7645A">
              <w:rPr>
                <w:rFonts w:eastAsia="DengXian"/>
                <w:i/>
                <w:iCs/>
                <w:sz w:val="20"/>
                <w:szCs w:val="18"/>
              </w:rPr>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389D681B" w14:textId="77777777" w:rsidR="0095035B" w:rsidRDefault="0095035B" w:rsidP="000C1179">
      <w:pPr>
        <w:spacing w:after="0"/>
        <w:contextualSpacing/>
      </w:pPr>
    </w:p>
    <w:p w14:paraId="66D0AAB5" w14:textId="25299628" w:rsidR="0047640E" w:rsidRDefault="0095035B" w:rsidP="000C1179">
      <w:pPr>
        <w:spacing w:after="0"/>
        <w:ind w:firstLine="360"/>
        <w:contextualSpacing/>
      </w:pPr>
      <w:r>
        <w:t xml:space="preserve">This suggests that the ID used for model pairing for CSI compression does not need to be associated with UE-side additional conditions. However, the ID may need to be associated with NW-side additional conditions (if identified) to ensure consistency between training and inference regarding NW-side additional conditions. Assuming the ID is assigned at the NW-side, and in </w:t>
      </w:r>
      <w:proofErr w:type="gramStart"/>
      <w:r>
        <w:t>an</w:t>
      </w:r>
      <w:proofErr w:type="gramEnd"/>
      <w:r>
        <w:t xml:space="preserve"> unique fashion, each NW may use a range of IDs. This may lead to increased complexity for the UE-side to manage IDs and multiple models for each supported NW. For example, for Option 4-1, in case of purely numeric IDs that carry no implicit information, the UE-side may need to train one encoder model for each received dataset (ID), in which case there is a one-to-one mapping between the ID and the UE-side model. This may lead to increased storage requirements or frequent model switching.</w:t>
      </w:r>
    </w:p>
    <w:p w14:paraId="09AFA70F" w14:textId="0A3D2568" w:rsidR="0095035B" w:rsidRDefault="0095035B" w:rsidP="000C1179">
      <w:pPr>
        <w:spacing w:after="0"/>
        <w:ind w:firstLine="360"/>
        <w:contextualSpacing/>
      </w:pPr>
      <w:r>
        <w:t xml:space="preserve">  </w:t>
      </w:r>
    </w:p>
    <w:p w14:paraId="0864B06C" w14:textId="078AF625" w:rsidR="0047640E" w:rsidRPr="0047640E" w:rsidRDefault="0095035B" w:rsidP="000C1179">
      <w:pPr>
        <w:spacing w:after="0"/>
        <w:contextualSpacing/>
        <w:rPr>
          <w:i/>
          <w:iCs/>
        </w:rPr>
      </w:pPr>
      <w:r w:rsidRPr="0047640E">
        <w:rPr>
          <w:b/>
          <w:bCs/>
          <w:i/>
          <w:iCs/>
        </w:rPr>
        <w:t>Observation</w:t>
      </w:r>
      <w:r w:rsidR="000D4501" w:rsidRPr="0047640E">
        <w:rPr>
          <w:b/>
          <w:bCs/>
          <w:i/>
          <w:iCs/>
        </w:rPr>
        <w:t xml:space="preserve"> </w:t>
      </w:r>
      <w:r w:rsidR="007A5578">
        <w:rPr>
          <w:b/>
          <w:bCs/>
          <w:i/>
          <w:iCs/>
        </w:rPr>
        <w:t>3</w:t>
      </w:r>
      <w:r w:rsidRPr="0047640E">
        <w:rPr>
          <w:b/>
          <w:bCs/>
          <w:i/>
          <w:iCs/>
        </w:rPr>
        <w:t>:</w:t>
      </w:r>
      <w:r w:rsidRPr="0047640E">
        <w:rPr>
          <w:i/>
          <w:iCs/>
        </w:rPr>
        <w:t xml:space="preserve"> The UE-side model management complexity may be high in case of purely numeric IDs that carry no implicit information.</w:t>
      </w:r>
    </w:p>
    <w:p w14:paraId="089D0BD6" w14:textId="6E31D27B" w:rsidR="0095035B" w:rsidRPr="0047640E" w:rsidRDefault="0095035B" w:rsidP="000C1179">
      <w:pPr>
        <w:spacing w:after="0"/>
        <w:contextualSpacing/>
        <w:rPr>
          <w:i/>
          <w:iCs/>
        </w:rPr>
      </w:pPr>
      <w:r w:rsidRPr="0047640E">
        <w:rPr>
          <w:i/>
          <w:iCs/>
        </w:rPr>
        <w:t xml:space="preserve">  </w:t>
      </w:r>
    </w:p>
    <w:p w14:paraId="0BDBBE01" w14:textId="2D1FF471" w:rsidR="0095035B" w:rsidRPr="0047640E" w:rsidRDefault="0095035B" w:rsidP="000C1179">
      <w:pPr>
        <w:spacing w:after="0"/>
        <w:contextualSpacing/>
        <w:rPr>
          <w:i/>
          <w:iCs/>
        </w:rPr>
      </w:pPr>
      <w:r w:rsidRPr="0047640E">
        <w:rPr>
          <w:b/>
          <w:bCs/>
          <w:i/>
          <w:iCs/>
        </w:rPr>
        <w:t>Proposal</w:t>
      </w:r>
      <w:r w:rsidR="000D4501" w:rsidRPr="0047640E">
        <w:rPr>
          <w:b/>
          <w:bCs/>
          <w:i/>
          <w:iCs/>
        </w:rPr>
        <w:t xml:space="preserve"> </w:t>
      </w:r>
      <w:r w:rsidR="007A5578">
        <w:rPr>
          <w:b/>
          <w:bCs/>
          <w:i/>
          <w:iCs/>
        </w:rPr>
        <w:t>3</w:t>
      </w:r>
      <w:r w:rsidRPr="0047640E">
        <w:rPr>
          <w:b/>
          <w:bCs/>
          <w:i/>
          <w:iCs/>
        </w:rPr>
        <w:t>:</w:t>
      </w:r>
      <w:r w:rsidRPr="0047640E">
        <w:rPr>
          <w:i/>
          <w:iCs/>
        </w:rPr>
        <w:t xml:space="preserve"> </w:t>
      </w:r>
      <w:r w:rsidR="004707D8" w:rsidRPr="004707D8">
        <w:rPr>
          <w:i/>
          <w:iCs/>
        </w:rPr>
        <w:t>Study mechanism to manage ID for model pairing with reduced complexity</w:t>
      </w:r>
      <w:r w:rsidRPr="0047640E">
        <w:rPr>
          <w:i/>
          <w:iCs/>
        </w:rPr>
        <w:t>.</w:t>
      </w:r>
    </w:p>
    <w:p w14:paraId="13FA779F" w14:textId="77777777" w:rsidR="001E30EB" w:rsidRDefault="001E30EB" w:rsidP="000C1179">
      <w:pPr>
        <w:spacing w:after="0"/>
        <w:contextualSpacing/>
      </w:pPr>
    </w:p>
    <w:p w14:paraId="67897DF4" w14:textId="494F6A97" w:rsidR="001E30EB" w:rsidRDefault="001E30EB" w:rsidP="000C1179">
      <w:pPr>
        <w:spacing w:after="0"/>
        <w:ind w:firstLine="360"/>
        <w:contextualSpacing/>
      </w:pPr>
      <w:r>
        <w:t xml:space="preserve">For example, if the ID conveys some </w:t>
      </w:r>
      <w:r w:rsidR="00214D40">
        <w:t xml:space="preserve">(implicit) </w:t>
      </w:r>
      <w:r>
        <w:t xml:space="preserve">information regarding the dataset (for Option 4-1), </w:t>
      </w:r>
      <w:r w:rsidR="00214D40">
        <w:t xml:space="preserve">without disclosing NW-side proprietary information, </w:t>
      </w:r>
      <w:r>
        <w:t xml:space="preserve">the UE may be able to train one model that generalizes to several IDs (one-to-many), which may reduce the UE-side model </w:t>
      </w:r>
      <w:r w:rsidR="00FD3A34">
        <w:t xml:space="preserve">storage requirements and management </w:t>
      </w:r>
      <w:r>
        <w:t>complexity.</w:t>
      </w:r>
      <w:r w:rsidR="00FE094B">
        <w:t xml:space="preserve"> For example, the ID may be structured as multi-part: the range of IDs in a part may correspond to one type of similar deployments, thus the location of the ID within a range of ID indicates the type of deployment for its associated dataset. </w:t>
      </w:r>
    </w:p>
    <w:p w14:paraId="2AC994FF" w14:textId="77777777" w:rsidR="0047640E" w:rsidRDefault="0047640E" w:rsidP="000C1179">
      <w:pPr>
        <w:spacing w:after="0"/>
        <w:contextualSpacing/>
      </w:pPr>
    </w:p>
    <w:p w14:paraId="3A020177" w14:textId="06766F08" w:rsidR="00A12DED" w:rsidRPr="0047640E" w:rsidRDefault="001E30EB" w:rsidP="000C1179">
      <w:pPr>
        <w:spacing w:after="0"/>
        <w:contextualSpacing/>
        <w:rPr>
          <w:i/>
          <w:iCs/>
        </w:rPr>
      </w:pPr>
      <w:r w:rsidRPr="0047640E">
        <w:rPr>
          <w:b/>
          <w:bCs/>
          <w:i/>
          <w:iCs/>
        </w:rPr>
        <w:t xml:space="preserve">Observation </w:t>
      </w:r>
      <w:r w:rsidR="007A5578">
        <w:rPr>
          <w:b/>
          <w:bCs/>
          <w:i/>
          <w:iCs/>
        </w:rPr>
        <w:t>4</w:t>
      </w:r>
      <w:r w:rsidRPr="0047640E">
        <w:rPr>
          <w:b/>
          <w:bCs/>
          <w:i/>
          <w:iCs/>
        </w:rPr>
        <w:t xml:space="preserve">: </w:t>
      </w:r>
      <w:r w:rsidR="008B36DA" w:rsidRPr="0047640E">
        <w:rPr>
          <w:i/>
          <w:iCs/>
        </w:rPr>
        <w:t>ID structures that convey (implicit) dataset information may help reduce the UE-side model management complexity.</w:t>
      </w:r>
    </w:p>
    <w:p w14:paraId="7CB75033" w14:textId="77777777" w:rsidR="0047640E" w:rsidRPr="0047640E" w:rsidRDefault="0047640E" w:rsidP="000C1179">
      <w:pPr>
        <w:spacing w:after="0"/>
        <w:contextualSpacing/>
        <w:rPr>
          <w:b/>
          <w:bCs/>
          <w:i/>
          <w:iCs/>
        </w:rPr>
      </w:pPr>
    </w:p>
    <w:p w14:paraId="0814D4C1" w14:textId="5A147FFD" w:rsidR="0095035B" w:rsidRDefault="0095035B" w:rsidP="000C1179">
      <w:pPr>
        <w:spacing w:after="0"/>
        <w:contextualSpacing/>
        <w:rPr>
          <w:i/>
          <w:iCs/>
        </w:rPr>
      </w:pPr>
      <w:r w:rsidRPr="0047640E">
        <w:rPr>
          <w:b/>
          <w:bCs/>
          <w:i/>
          <w:iCs/>
        </w:rPr>
        <w:t>Proposal</w:t>
      </w:r>
      <w:r w:rsidR="000D4501" w:rsidRPr="0047640E">
        <w:rPr>
          <w:b/>
          <w:bCs/>
          <w:i/>
          <w:iCs/>
        </w:rPr>
        <w:t xml:space="preserve"> </w:t>
      </w:r>
      <w:r w:rsidR="007A5578">
        <w:rPr>
          <w:b/>
          <w:bCs/>
          <w:i/>
          <w:iCs/>
        </w:rPr>
        <w:t>4</w:t>
      </w:r>
      <w:r w:rsidRPr="0047640E">
        <w:rPr>
          <w:b/>
          <w:bCs/>
          <w:i/>
          <w:iCs/>
        </w:rPr>
        <w:t xml:space="preserve">: </w:t>
      </w:r>
      <w:r w:rsidR="00D92913">
        <w:rPr>
          <w:i/>
          <w:iCs/>
        </w:rPr>
        <w:t>Support</w:t>
      </w:r>
      <w:r w:rsidRPr="0047640E">
        <w:rPr>
          <w:i/>
          <w:iCs/>
        </w:rPr>
        <w:t xml:space="preserve"> ID structures that convey </w:t>
      </w:r>
      <w:r w:rsidR="007A5578" w:rsidRPr="007A5578">
        <w:rPr>
          <w:i/>
          <w:iCs/>
        </w:rPr>
        <w:t xml:space="preserve">implicit </w:t>
      </w:r>
      <w:r w:rsidRPr="0047640E">
        <w:rPr>
          <w:i/>
          <w:iCs/>
        </w:rPr>
        <w:t>information to enable reducing the UE-side model management complexity.</w:t>
      </w:r>
    </w:p>
    <w:p w14:paraId="27A753B7" w14:textId="77777777" w:rsidR="00293756" w:rsidRDefault="00293756" w:rsidP="000C1179">
      <w:pPr>
        <w:spacing w:after="0"/>
        <w:contextualSpacing/>
      </w:pPr>
    </w:p>
    <w:p w14:paraId="635C5D0C" w14:textId="70E1F600" w:rsidR="00293756" w:rsidRDefault="00293756" w:rsidP="00DD04DC">
      <w:pPr>
        <w:spacing w:after="0"/>
        <w:ind w:firstLine="360"/>
        <w:contextualSpacing/>
      </w:pPr>
      <w:r>
        <w:t xml:space="preserve">For inter-vendor training collaboration Options 3a-1 and 4-1 in Direction A, RAN1 #120 confirmed the </w:t>
      </w:r>
      <w:r w:rsidRPr="00D71188">
        <w:t>performance target as additional information along with the exchanged dataset or the model parameters.</w:t>
      </w:r>
    </w:p>
    <w:p w14:paraId="1C6E2423" w14:textId="77777777" w:rsidR="00593157" w:rsidRDefault="00593157" w:rsidP="00DD04DC">
      <w:pPr>
        <w:spacing w:after="0"/>
        <w:ind w:firstLine="360"/>
        <w:contextualSpacing/>
      </w:pPr>
    </w:p>
    <w:tbl>
      <w:tblPr>
        <w:tblStyle w:val="TableGrid"/>
        <w:tblW w:w="0" w:type="auto"/>
        <w:tblLook w:val="04A0" w:firstRow="1" w:lastRow="0" w:firstColumn="1" w:lastColumn="0" w:noHBand="0" w:noVBand="1"/>
      </w:tblPr>
      <w:tblGrid>
        <w:gridCol w:w="9629"/>
      </w:tblGrid>
      <w:tr w:rsidR="00293756" w14:paraId="43E8EE95" w14:textId="77777777" w:rsidTr="00D71188">
        <w:tc>
          <w:tcPr>
            <w:tcW w:w="9629" w:type="dxa"/>
          </w:tcPr>
          <w:p w14:paraId="696A81EE" w14:textId="77777777" w:rsidR="00293756" w:rsidRPr="005060DB" w:rsidRDefault="00293756" w:rsidP="000C1179">
            <w:pPr>
              <w:spacing w:after="0"/>
              <w:contextualSpacing/>
              <w:rPr>
                <w:rFonts w:eastAsia="DengXian"/>
                <w:i/>
                <w:iCs/>
                <w:sz w:val="20"/>
                <w:szCs w:val="18"/>
                <w:highlight w:val="green"/>
              </w:rPr>
            </w:pPr>
            <w:r w:rsidRPr="005060DB">
              <w:rPr>
                <w:rFonts w:eastAsia="DengXian"/>
                <w:i/>
                <w:iCs/>
                <w:sz w:val="20"/>
                <w:szCs w:val="18"/>
                <w:highlight w:val="green"/>
              </w:rPr>
              <w:t>Agreement</w:t>
            </w:r>
          </w:p>
          <w:p w14:paraId="360768DE" w14:textId="77777777" w:rsidR="00293756" w:rsidRPr="005060DB" w:rsidRDefault="00293756" w:rsidP="000C1179">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554EEB95" w14:textId="77777777" w:rsidR="00293756" w:rsidRPr="005060DB" w:rsidRDefault="00293756" w:rsidP="000C1179">
            <w:pPr>
              <w:numPr>
                <w:ilvl w:val="0"/>
                <w:numId w:val="23"/>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4FB0924A" w14:textId="77777777" w:rsidR="00293756" w:rsidRDefault="00293756" w:rsidP="000C1179">
            <w:pPr>
              <w:spacing w:after="0"/>
              <w:contextualSpacing/>
            </w:pPr>
            <w:r w:rsidRPr="005060DB">
              <w:rPr>
                <w:bCs/>
                <w:i/>
                <w:iCs/>
                <w:sz w:val="20"/>
                <w:szCs w:val="18"/>
              </w:rPr>
              <w:t>FFS: input data for evaluating the performance</w:t>
            </w:r>
          </w:p>
        </w:tc>
      </w:tr>
    </w:tbl>
    <w:p w14:paraId="5A15B1D4" w14:textId="77777777" w:rsidR="00293756" w:rsidRDefault="00293756" w:rsidP="000C1179">
      <w:pPr>
        <w:spacing w:after="0"/>
        <w:contextualSpacing/>
      </w:pPr>
    </w:p>
    <w:p w14:paraId="69CAE85D" w14:textId="77777777" w:rsidR="00293756" w:rsidRDefault="00293756" w:rsidP="00DD04DC">
      <w:pPr>
        <w:spacing w:after="0"/>
        <w:ind w:firstLine="567"/>
        <w:contextualSpacing/>
      </w:pPr>
      <w:r>
        <w:t xml:space="preserve">Given this agreement, it would be efficient if the same pairing ID associated with </w:t>
      </w:r>
      <w:r w:rsidRPr="00A5361D">
        <w:t>the exchanged dataset or the model parameters</w:t>
      </w:r>
      <w:r>
        <w:t xml:space="preserve"> can also be used for the performance target. This would enable using the same pairing ID for the monitoring configuration.</w:t>
      </w:r>
    </w:p>
    <w:p w14:paraId="284124F5" w14:textId="77777777" w:rsidR="00293756" w:rsidRDefault="00293756" w:rsidP="000C1179">
      <w:pPr>
        <w:spacing w:after="0"/>
        <w:contextualSpacing/>
      </w:pPr>
    </w:p>
    <w:p w14:paraId="6633976E" w14:textId="13EDC02F" w:rsidR="00293756" w:rsidRPr="00D71188" w:rsidRDefault="00293756" w:rsidP="000C1179">
      <w:pPr>
        <w:spacing w:after="0"/>
        <w:contextualSpacing/>
        <w:rPr>
          <w:b/>
          <w:bCs/>
          <w:i/>
          <w:iCs/>
        </w:rPr>
      </w:pPr>
      <w:r w:rsidRPr="00D71188">
        <w:rPr>
          <w:b/>
          <w:bCs/>
          <w:i/>
          <w:iCs/>
        </w:rPr>
        <w:t xml:space="preserve">Observation </w:t>
      </w:r>
      <w:r>
        <w:rPr>
          <w:b/>
          <w:bCs/>
          <w:i/>
          <w:iCs/>
        </w:rPr>
        <w:t>5</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64453B4A" w14:textId="77777777" w:rsidR="00293756" w:rsidRDefault="00293756" w:rsidP="000C1179">
      <w:pPr>
        <w:spacing w:after="0"/>
        <w:contextualSpacing/>
      </w:pPr>
    </w:p>
    <w:p w14:paraId="4F00680A" w14:textId="3A33F026" w:rsidR="00293756" w:rsidRPr="00D71188" w:rsidRDefault="00293756" w:rsidP="000C1179">
      <w:pPr>
        <w:spacing w:after="0"/>
        <w:contextualSpacing/>
        <w:rPr>
          <w:b/>
          <w:bCs/>
          <w:i/>
          <w:iCs/>
        </w:rPr>
      </w:pPr>
      <w:r w:rsidRPr="00D71188">
        <w:rPr>
          <w:b/>
          <w:bCs/>
          <w:i/>
          <w:iCs/>
        </w:rPr>
        <w:t xml:space="preserve">Proposal </w:t>
      </w:r>
      <w:r>
        <w:rPr>
          <w:b/>
          <w:bCs/>
          <w:i/>
          <w:iCs/>
        </w:rPr>
        <w:t>5</w:t>
      </w:r>
      <w:r w:rsidRPr="00D71188">
        <w:rPr>
          <w:b/>
          <w:bCs/>
          <w:i/>
          <w:iCs/>
        </w:rPr>
        <w:t xml:space="preserve">: </w:t>
      </w:r>
      <w:r w:rsidRPr="00D71188">
        <w:rPr>
          <w:i/>
          <w:iCs/>
        </w:rPr>
        <w:t>Support using the Pairing ID for monitoring configuration.</w:t>
      </w:r>
    </w:p>
    <w:p w14:paraId="6EDF2C9A" w14:textId="77777777" w:rsidR="00293756" w:rsidRPr="0047640E" w:rsidRDefault="00293756" w:rsidP="000C1179">
      <w:pPr>
        <w:spacing w:after="0"/>
        <w:contextualSpacing/>
        <w:rPr>
          <w:i/>
          <w:iCs/>
        </w:rPr>
      </w:pPr>
    </w:p>
    <w:p w14:paraId="78C9799B" w14:textId="77777777" w:rsidR="004E16FB" w:rsidRDefault="004E16FB" w:rsidP="000C1179">
      <w:pPr>
        <w:spacing w:after="0"/>
        <w:contextualSpacing/>
      </w:pPr>
    </w:p>
    <w:p w14:paraId="7A856D0A" w14:textId="013D3C38" w:rsidR="008A6557" w:rsidRPr="009E3FE2" w:rsidRDefault="00773F15" w:rsidP="000C1179">
      <w:pPr>
        <w:pStyle w:val="Heading1"/>
        <w:spacing w:before="0" w:after="0"/>
        <w:contextualSpacing/>
      </w:pPr>
      <w:bookmarkStart w:id="2" w:name="_Toc178176169"/>
      <w:r w:rsidRPr="009E3FE2">
        <w:t>Conclusion</w:t>
      </w:r>
      <w:bookmarkEnd w:id="2"/>
      <w:r w:rsidR="00365EDD" w:rsidRPr="009E3FE2">
        <w:t xml:space="preserve"> </w:t>
      </w:r>
    </w:p>
    <w:p w14:paraId="6436C75D" w14:textId="26E08948" w:rsidR="00802E15" w:rsidRDefault="00773F15" w:rsidP="000C1179">
      <w:pPr>
        <w:spacing w:after="0"/>
        <w:contextualSpacing/>
        <w:rPr>
          <w:szCs w:val="22"/>
          <w:lang w:val="en-US"/>
        </w:rPr>
      </w:pPr>
      <w:r w:rsidRPr="009E3FE2">
        <w:rPr>
          <w:szCs w:val="22"/>
          <w:lang w:val="en-US"/>
        </w:rPr>
        <w:t xml:space="preserve">In this contribution, we </w:t>
      </w:r>
      <w:r w:rsidR="00CE2A55" w:rsidRPr="009E3FE2">
        <w:rPr>
          <w:szCs w:val="22"/>
          <w:lang w:val="en-US"/>
        </w:rPr>
        <w:t xml:space="preserve">discussed aspects </w:t>
      </w:r>
      <w:r w:rsidR="001801F8" w:rsidRPr="009E3FE2">
        <w:t>related to performance monitoring as well as the ID for model pairing</w:t>
      </w:r>
      <w:r w:rsidR="00CE2A55" w:rsidRPr="009E3FE2">
        <w:rPr>
          <w:lang w:val="en-US"/>
        </w:rPr>
        <w:t>.</w:t>
      </w:r>
      <w:r w:rsidR="00401C6B" w:rsidRPr="009E3FE2">
        <w:rPr>
          <w:bCs/>
        </w:rPr>
        <w:t xml:space="preserve"> </w:t>
      </w:r>
      <w:r w:rsidRPr="009E3FE2">
        <w:rPr>
          <w:szCs w:val="22"/>
          <w:lang w:val="en-US"/>
        </w:rPr>
        <w:t>We provide the following observations and proposals</w:t>
      </w:r>
      <w:r w:rsidR="00484839" w:rsidRPr="009E3FE2">
        <w:rPr>
          <w:szCs w:val="22"/>
          <w:lang w:val="en-US"/>
        </w:rPr>
        <w:t>.</w:t>
      </w:r>
    </w:p>
    <w:p w14:paraId="02DEE170" w14:textId="77777777" w:rsidR="000A1A95" w:rsidRDefault="000A1A95" w:rsidP="000C1179">
      <w:pPr>
        <w:spacing w:after="0"/>
        <w:contextualSpacing/>
        <w:rPr>
          <w:szCs w:val="22"/>
          <w:lang w:val="en-US"/>
        </w:rPr>
      </w:pPr>
    </w:p>
    <w:p w14:paraId="62BE951E" w14:textId="77777777" w:rsidR="000A1A95" w:rsidRDefault="000A1A95" w:rsidP="000C1179">
      <w:pPr>
        <w:spacing w:after="0"/>
        <w:contextualSpacing/>
        <w:rPr>
          <w:i/>
          <w:iCs/>
          <w:szCs w:val="22"/>
          <w:lang w:val="en-US"/>
        </w:rPr>
      </w:pPr>
      <w:r w:rsidRPr="00480963">
        <w:rPr>
          <w:b/>
          <w:bCs/>
          <w:i/>
          <w:iCs/>
          <w:szCs w:val="22"/>
          <w:lang w:val="en-US"/>
        </w:rPr>
        <w:lastRenderedPageBreak/>
        <w:t>Observation 1:</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p>
    <w:p w14:paraId="446B9490" w14:textId="77777777" w:rsidR="000A1A95" w:rsidRPr="00480963" w:rsidRDefault="000A1A95" w:rsidP="000C1179">
      <w:pPr>
        <w:pStyle w:val="ListParagraph"/>
        <w:numPr>
          <w:ilvl w:val="0"/>
          <w:numId w:val="14"/>
        </w:numPr>
        <w:contextualSpacing/>
        <w:rPr>
          <w:rFonts w:ascii="Times New Roman" w:hAnsi="Times New Roman"/>
          <w:b/>
          <w:bCs/>
          <w:i/>
          <w:iCs/>
        </w:rPr>
      </w:pPr>
      <w:r>
        <w:rPr>
          <w:rFonts w:ascii="Times New Roman" w:hAnsi="Times New Roman"/>
          <w:i/>
          <w:iCs/>
        </w:rPr>
        <w:t>B</w:t>
      </w:r>
      <w:r w:rsidRPr="00480963">
        <w:rPr>
          <w:rFonts w:ascii="Times New Roman" w:hAnsi="Times New Roman"/>
          <w:i/>
          <w:iCs/>
        </w:rPr>
        <w:t>oth time-based trigger and event-based trigger can be used for reporting monitoring metrics.</w:t>
      </w:r>
      <w:r w:rsidRPr="00480963">
        <w:rPr>
          <w:rFonts w:ascii="Times New Roman" w:hAnsi="Times New Roman"/>
          <w:b/>
          <w:bCs/>
          <w:i/>
          <w:iCs/>
        </w:rPr>
        <w:t xml:space="preserve"> </w:t>
      </w:r>
    </w:p>
    <w:p w14:paraId="6E2F2B08" w14:textId="77777777" w:rsidR="000A1A95" w:rsidRPr="00480963" w:rsidRDefault="000A1A95" w:rsidP="000C1179">
      <w:pPr>
        <w:pStyle w:val="ListParagraph"/>
        <w:numPr>
          <w:ilvl w:val="0"/>
          <w:numId w:val="14"/>
        </w:numPr>
        <w:contextualSpacing/>
        <w:rPr>
          <w:rFonts w:ascii="Times New Roman" w:hAnsi="Times New Roman"/>
          <w:i/>
          <w:iCs/>
        </w:rPr>
      </w:pPr>
      <w:r>
        <w:rPr>
          <w:rFonts w:ascii="Times New Roman" w:hAnsi="Times New Roman"/>
          <w:i/>
          <w:iCs/>
        </w:rPr>
        <w:t>In</w:t>
      </w:r>
      <w:r w:rsidRPr="00480963">
        <w:rPr>
          <w:rFonts w:ascii="Times New Roman" w:hAnsi="Times New Roman"/>
          <w:i/>
          <w:iCs/>
        </w:rPr>
        <w:t xml:space="preserve">appropriate monitoring metrics </w:t>
      </w:r>
      <w:r>
        <w:rPr>
          <w:rFonts w:ascii="Times New Roman" w:hAnsi="Times New Roman"/>
          <w:i/>
          <w:iCs/>
        </w:rPr>
        <w:t>may lead to</w:t>
      </w:r>
      <w:r w:rsidRPr="00480963">
        <w:rPr>
          <w:rFonts w:ascii="Times New Roman" w:hAnsi="Times New Roman"/>
          <w:i/>
          <w:iCs/>
        </w:rPr>
        <w:t xml:space="preserve"> unnecessary model updating or switching. </w:t>
      </w:r>
    </w:p>
    <w:p w14:paraId="72E16CF4" w14:textId="77777777" w:rsidR="000A1A95" w:rsidRPr="0047640E" w:rsidRDefault="000A1A95" w:rsidP="000C1179">
      <w:pPr>
        <w:spacing w:after="0"/>
        <w:contextualSpacing/>
        <w:rPr>
          <w:i/>
          <w:iCs/>
          <w:szCs w:val="22"/>
          <w:lang w:val="en-US"/>
        </w:rPr>
      </w:pPr>
      <w:r w:rsidRPr="0047640E">
        <w:rPr>
          <w:b/>
          <w:bCs/>
          <w:i/>
          <w:iCs/>
          <w:szCs w:val="22"/>
          <w:lang w:val="en-US"/>
        </w:rPr>
        <w:t>Proposal 1:</w:t>
      </w:r>
      <w:r w:rsidRPr="0047640E">
        <w:rPr>
          <w:b/>
          <w:bCs/>
          <w:i/>
          <w:iCs/>
          <w:szCs w:val="22"/>
          <w:lang w:val="en-US"/>
        </w:rPr>
        <w:tab/>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w:t>
      </w:r>
      <w:r w:rsidRPr="0047640E">
        <w:rPr>
          <w:i/>
          <w:iCs/>
          <w:szCs w:val="22"/>
          <w:lang w:val="en-US"/>
        </w:rPr>
        <w:t>tudy the following aspects</w:t>
      </w:r>
      <w:r>
        <w:rPr>
          <w:i/>
          <w:iCs/>
          <w:szCs w:val="22"/>
          <w:lang w:val="en-US"/>
        </w:rPr>
        <w:t>,</w:t>
      </w:r>
    </w:p>
    <w:p w14:paraId="4D1DCAF8" w14:textId="77777777" w:rsidR="000A1A95" w:rsidRPr="0047640E" w:rsidRDefault="000A1A95" w:rsidP="000C1179">
      <w:pPr>
        <w:numPr>
          <w:ilvl w:val="0"/>
          <w:numId w:val="10"/>
        </w:numPr>
        <w:overflowPunct/>
        <w:autoSpaceDE/>
        <w:autoSpaceDN/>
        <w:adjustRightInd/>
        <w:spacing w:after="0"/>
        <w:contextualSpacing/>
        <w:jc w:val="left"/>
        <w:textAlignment w:val="auto"/>
        <w:rPr>
          <w:i/>
          <w:iCs/>
          <w:szCs w:val="22"/>
        </w:rPr>
      </w:pPr>
      <w:r w:rsidRPr="0047640E">
        <w:rPr>
          <w:i/>
          <w:iCs/>
          <w:szCs w:val="22"/>
        </w:rPr>
        <w:t>Details of reporting mechanism for the monitoring metrics with both time/event-trigger based</w:t>
      </w:r>
    </w:p>
    <w:p w14:paraId="0B006F87" w14:textId="77777777" w:rsidR="000A1A95" w:rsidRPr="00A7645A" w:rsidRDefault="000A1A95" w:rsidP="000C1179">
      <w:pPr>
        <w:numPr>
          <w:ilvl w:val="0"/>
          <w:numId w:val="10"/>
        </w:numPr>
        <w:overflowPunct/>
        <w:autoSpaceDE/>
        <w:autoSpaceDN/>
        <w:adjustRightInd/>
        <w:spacing w:after="0"/>
        <w:contextualSpacing/>
        <w:jc w:val="left"/>
        <w:textAlignment w:val="auto"/>
        <w:rPr>
          <w:i/>
          <w:iCs/>
          <w:szCs w:val="22"/>
        </w:rPr>
      </w:pPr>
      <w:r w:rsidRPr="0047640E">
        <w:rPr>
          <w:i/>
          <w:iCs/>
          <w:szCs w:val="22"/>
          <w:lang w:val="en-US"/>
        </w:rPr>
        <w:t>Appropriate UE-side monitoring metric</w:t>
      </w:r>
      <w:r>
        <w:rPr>
          <w:i/>
          <w:iCs/>
          <w:szCs w:val="22"/>
          <w:lang w:val="en-US"/>
        </w:rPr>
        <w:t xml:space="preserve"> other than SCGS, e.g., </w:t>
      </w:r>
      <w:r w:rsidRPr="00480963">
        <w:rPr>
          <w:i/>
          <w:iCs/>
          <w:szCs w:val="22"/>
          <w:lang w:val="en-US"/>
        </w:rPr>
        <w:t>out-of-distribution metrics</w:t>
      </w:r>
      <w:r>
        <w:rPr>
          <w:i/>
          <w:iCs/>
          <w:szCs w:val="22"/>
          <w:lang w:val="en-US"/>
        </w:rPr>
        <w:t>, performance gap between the actual and encoded CSI, etc.</w:t>
      </w:r>
    </w:p>
    <w:p w14:paraId="2AC342F2" w14:textId="77777777" w:rsidR="000A1A95" w:rsidRPr="00480963" w:rsidRDefault="000A1A95" w:rsidP="000C1179">
      <w:pPr>
        <w:overflowPunct/>
        <w:autoSpaceDE/>
        <w:autoSpaceDN/>
        <w:adjustRightInd/>
        <w:spacing w:after="0"/>
        <w:contextualSpacing/>
        <w:jc w:val="left"/>
        <w:textAlignment w:val="auto"/>
        <w:rPr>
          <w:i/>
          <w:iCs/>
          <w:szCs w:val="22"/>
        </w:rPr>
      </w:pPr>
    </w:p>
    <w:p w14:paraId="5B124923" w14:textId="77777777" w:rsidR="000A1A95" w:rsidRPr="0047640E" w:rsidRDefault="000A1A95" w:rsidP="000C1179">
      <w:pPr>
        <w:spacing w:after="0"/>
        <w:contextualSpacing/>
        <w:rPr>
          <w:i/>
          <w:iCs/>
          <w:szCs w:val="22"/>
          <w:lang w:val="en-CA"/>
        </w:rPr>
      </w:pPr>
      <w:r w:rsidRPr="0047640E">
        <w:rPr>
          <w:b/>
          <w:bCs/>
          <w:i/>
          <w:iCs/>
          <w:szCs w:val="22"/>
          <w:lang w:val="en-US"/>
        </w:rPr>
        <w:t xml:space="preserve">Observation </w:t>
      </w:r>
      <w:r>
        <w:rPr>
          <w:b/>
          <w:bCs/>
          <w:i/>
          <w:iCs/>
          <w:szCs w:val="22"/>
          <w:lang w:val="en-US"/>
        </w:rPr>
        <w:t>2</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1AD8277D" w14:textId="77777777" w:rsidR="000A1A95" w:rsidRPr="00735546" w:rsidRDefault="000A1A95" w:rsidP="000C1179">
      <w:pPr>
        <w:spacing w:after="0"/>
        <w:contextualSpacing/>
        <w:rPr>
          <w:i/>
          <w:iCs/>
          <w:szCs w:val="22"/>
          <w:lang w:val="en-US"/>
        </w:rPr>
      </w:pPr>
      <w:r w:rsidRPr="0047640E">
        <w:rPr>
          <w:b/>
          <w:bCs/>
          <w:i/>
          <w:iCs/>
          <w:szCs w:val="22"/>
          <w:lang w:val="en-US"/>
        </w:rPr>
        <w:t xml:space="preserve">Proposal </w:t>
      </w:r>
      <w:r>
        <w:rPr>
          <w:b/>
          <w:bCs/>
          <w:i/>
          <w:iCs/>
          <w:szCs w:val="22"/>
          <w:lang w:val="en-US"/>
        </w:rPr>
        <w:t>2</w:t>
      </w:r>
      <w:r w:rsidRPr="0047640E">
        <w:rPr>
          <w:b/>
          <w:bCs/>
          <w:i/>
          <w:i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-side model monitoring, study</w:t>
      </w:r>
      <w:r>
        <w:rPr>
          <w:i/>
          <w:iCs/>
          <w:szCs w:val="22"/>
          <w:lang w:val="en-US"/>
        </w:rPr>
        <w:t xml:space="preserve"> </w:t>
      </w:r>
      <w:r w:rsidRPr="0047640E">
        <w:rPr>
          <w:i/>
          <w:iCs/>
          <w:szCs w:val="22"/>
        </w:rPr>
        <w:t xml:space="preserve">low overhead signaling </w:t>
      </w:r>
      <w:r>
        <w:rPr>
          <w:i/>
          <w:iCs/>
          <w:szCs w:val="22"/>
        </w:rPr>
        <w:t xml:space="preserve">mechanisms, e.g., use of predefined vector sets, redundancy elements </w:t>
      </w:r>
      <w:r w:rsidRPr="0047640E">
        <w:rPr>
          <w:i/>
          <w:iCs/>
          <w:szCs w:val="22"/>
        </w:rPr>
        <w:t xml:space="preserve">NW-side monitoring with </w:t>
      </w:r>
    </w:p>
    <w:p w14:paraId="35180EDB" w14:textId="77777777" w:rsidR="000A1A95" w:rsidRDefault="000A1A95" w:rsidP="000C1179">
      <w:pPr>
        <w:spacing w:after="0"/>
        <w:contextualSpacing/>
        <w:rPr>
          <w:szCs w:val="22"/>
          <w:lang w:val="en-US"/>
        </w:rPr>
      </w:pPr>
    </w:p>
    <w:p w14:paraId="43B5DB21" w14:textId="77777777" w:rsidR="000A1A95" w:rsidRPr="0047640E" w:rsidRDefault="000A1A95" w:rsidP="000C1179">
      <w:pPr>
        <w:spacing w:after="0"/>
        <w:contextualSpacing/>
        <w:rPr>
          <w:i/>
          <w:iCs/>
        </w:rPr>
      </w:pPr>
      <w:r w:rsidRPr="0047640E">
        <w:rPr>
          <w:b/>
          <w:bCs/>
          <w:i/>
          <w:iCs/>
        </w:rPr>
        <w:t xml:space="preserve">Observation </w:t>
      </w:r>
      <w:r>
        <w:rPr>
          <w:b/>
          <w:bCs/>
          <w:i/>
          <w:iCs/>
        </w:rPr>
        <w:t>3</w:t>
      </w:r>
      <w:r w:rsidRPr="0047640E">
        <w:rPr>
          <w:b/>
          <w:bCs/>
          <w:i/>
          <w:iCs/>
        </w:rPr>
        <w:t>:</w:t>
      </w:r>
      <w:r w:rsidRPr="0047640E">
        <w:rPr>
          <w:i/>
          <w:iCs/>
        </w:rPr>
        <w:t xml:space="preserve"> The UE-side model management complexity may be high in case of purely numeric IDs that carry no implicit information.</w:t>
      </w:r>
    </w:p>
    <w:p w14:paraId="284AD611" w14:textId="77777777" w:rsidR="004707D8" w:rsidRPr="0047640E" w:rsidRDefault="004707D8" w:rsidP="000C1179">
      <w:pPr>
        <w:spacing w:after="0"/>
        <w:contextualSpacing/>
        <w:rPr>
          <w:i/>
          <w:iCs/>
        </w:rPr>
      </w:pPr>
      <w:r w:rsidRPr="0047640E">
        <w:rPr>
          <w:b/>
          <w:bCs/>
          <w:i/>
          <w:iCs/>
        </w:rPr>
        <w:t xml:space="preserve">Proposal </w:t>
      </w:r>
      <w:r>
        <w:rPr>
          <w:b/>
          <w:bCs/>
          <w:i/>
          <w:iCs/>
        </w:rPr>
        <w:t>3</w:t>
      </w:r>
      <w:r w:rsidRPr="0047640E">
        <w:rPr>
          <w:b/>
          <w:bCs/>
          <w:i/>
          <w:iCs/>
        </w:rPr>
        <w:t>:</w:t>
      </w:r>
      <w:r w:rsidRPr="0047640E">
        <w:rPr>
          <w:i/>
          <w:iCs/>
        </w:rPr>
        <w:t xml:space="preserve"> </w:t>
      </w:r>
      <w:r w:rsidRPr="004707D8">
        <w:rPr>
          <w:i/>
          <w:iCs/>
        </w:rPr>
        <w:t>Study mechanism to manage ID for model pairing with reduced complexity</w:t>
      </w:r>
      <w:r w:rsidRPr="0047640E">
        <w:rPr>
          <w:i/>
          <w:iCs/>
        </w:rPr>
        <w:t>.</w:t>
      </w:r>
    </w:p>
    <w:p w14:paraId="4B148216" w14:textId="77777777" w:rsidR="004C3099" w:rsidRPr="0047640E" w:rsidRDefault="004C3099" w:rsidP="000C1179">
      <w:pPr>
        <w:spacing w:after="0"/>
        <w:contextualSpacing/>
        <w:rPr>
          <w:i/>
          <w:iCs/>
        </w:rPr>
      </w:pPr>
    </w:p>
    <w:p w14:paraId="341480FD" w14:textId="77777777" w:rsidR="000A1A95" w:rsidRPr="0047640E" w:rsidRDefault="000A1A95" w:rsidP="000C1179">
      <w:pPr>
        <w:spacing w:after="0"/>
        <w:contextualSpacing/>
        <w:rPr>
          <w:i/>
          <w:iCs/>
        </w:rPr>
      </w:pPr>
      <w:r w:rsidRPr="0047640E">
        <w:rPr>
          <w:b/>
          <w:bCs/>
          <w:i/>
          <w:iCs/>
        </w:rPr>
        <w:t xml:space="preserve">Observation </w:t>
      </w:r>
      <w:r>
        <w:rPr>
          <w:b/>
          <w:bCs/>
          <w:i/>
          <w:iCs/>
        </w:rPr>
        <w:t>4</w:t>
      </w:r>
      <w:r w:rsidRPr="0047640E">
        <w:rPr>
          <w:b/>
          <w:bCs/>
          <w:i/>
          <w:iCs/>
        </w:rPr>
        <w:t xml:space="preserve">: </w:t>
      </w:r>
      <w:r w:rsidRPr="0047640E">
        <w:rPr>
          <w:i/>
          <w:iCs/>
        </w:rPr>
        <w:t>ID structures that convey (implicit) dataset information may help reduce the UE-side model management complexity.</w:t>
      </w:r>
    </w:p>
    <w:p w14:paraId="57D7B044" w14:textId="7413A5E2" w:rsidR="000A1A95" w:rsidRPr="00A7645A" w:rsidRDefault="000A1A95" w:rsidP="000C1179">
      <w:pPr>
        <w:spacing w:after="0"/>
        <w:contextualSpacing/>
        <w:rPr>
          <w:i/>
          <w:iCs/>
        </w:rPr>
      </w:pPr>
      <w:r w:rsidRPr="0047640E">
        <w:rPr>
          <w:b/>
          <w:bCs/>
          <w:i/>
          <w:iCs/>
        </w:rPr>
        <w:t xml:space="preserve">Proposal </w:t>
      </w:r>
      <w:r>
        <w:rPr>
          <w:b/>
          <w:bCs/>
          <w:i/>
          <w:iCs/>
        </w:rPr>
        <w:t>4</w:t>
      </w:r>
      <w:r w:rsidRPr="0047640E">
        <w:rPr>
          <w:b/>
          <w:bCs/>
          <w:i/>
          <w:iCs/>
        </w:rPr>
        <w:t xml:space="preserve">: </w:t>
      </w:r>
      <w:r w:rsidR="00FD5418">
        <w:rPr>
          <w:i/>
          <w:iCs/>
        </w:rPr>
        <w:t>Support</w:t>
      </w:r>
      <w:r w:rsidR="00FD5418" w:rsidRPr="0047640E">
        <w:rPr>
          <w:i/>
          <w:iCs/>
        </w:rPr>
        <w:t xml:space="preserve"> </w:t>
      </w:r>
      <w:r w:rsidRPr="0047640E">
        <w:rPr>
          <w:i/>
          <w:iCs/>
        </w:rPr>
        <w:t xml:space="preserve">ID structures that convey </w:t>
      </w:r>
      <w:r w:rsidRPr="007A5578">
        <w:rPr>
          <w:i/>
          <w:iCs/>
        </w:rPr>
        <w:t xml:space="preserve">implicit </w:t>
      </w:r>
      <w:r w:rsidRPr="0047640E">
        <w:rPr>
          <w:i/>
          <w:iCs/>
        </w:rPr>
        <w:t>information to enable reducing the UE-side model management complexity.</w:t>
      </w:r>
    </w:p>
    <w:p w14:paraId="75DBB2E1" w14:textId="77777777" w:rsidR="00401C6B" w:rsidRDefault="00401C6B" w:rsidP="000C1179">
      <w:pPr>
        <w:spacing w:after="0"/>
        <w:contextualSpacing/>
        <w:rPr>
          <w:bCs/>
        </w:rPr>
      </w:pPr>
    </w:p>
    <w:p w14:paraId="3A181072" w14:textId="77777777" w:rsidR="00593157" w:rsidRPr="00D71188" w:rsidRDefault="00593157" w:rsidP="00593157">
      <w:pPr>
        <w:spacing w:after="0"/>
        <w:contextualSpacing/>
        <w:rPr>
          <w:b/>
          <w:bCs/>
          <w:i/>
          <w:iCs/>
        </w:rPr>
      </w:pPr>
      <w:r w:rsidRPr="00D71188">
        <w:rPr>
          <w:b/>
          <w:bCs/>
          <w:i/>
          <w:iCs/>
        </w:rPr>
        <w:t xml:space="preserve">Observation </w:t>
      </w:r>
      <w:r>
        <w:rPr>
          <w:b/>
          <w:bCs/>
          <w:i/>
          <w:iCs/>
        </w:rPr>
        <w:t>5</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35C3DDE" w14:textId="77777777" w:rsidR="00593157" w:rsidRPr="00D71188" w:rsidRDefault="00593157" w:rsidP="00593157">
      <w:pPr>
        <w:spacing w:after="0"/>
        <w:contextualSpacing/>
        <w:rPr>
          <w:b/>
          <w:bCs/>
          <w:i/>
          <w:iCs/>
        </w:rPr>
      </w:pPr>
      <w:r w:rsidRPr="00D71188">
        <w:rPr>
          <w:b/>
          <w:bCs/>
          <w:i/>
          <w:iCs/>
        </w:rPr>
        <w:t xml:space="preserve">Proposal </w:t>
      </w:r>
      <w:r>
        <w:rPr>
          <w:b/>
          <w:bCs/>
          <w:i/>
          <w:iCs/>
        </w:rPr>
        <w:t>5</w:t>
      </w:r>
      <w:r w:rsidRPr="00D71188">
        <w:rPr>
          <w:b/>
          <w:bCs/>
          <w:i/>
          <w:iCs/>
        </w:rPr>
        <w:t xml:space="preserve">: </w:t>
      </w:r>
      <w:r w:rsidRPr="00D71188">
        <w:rPr>
          <w:i/>
          <w:iCs/>
        </w:rPr>
        <w:t>Support using the Pairing ID for monitoring configuration.</w:t>
      </w:r>
    </w:p>
    <w:p w14:paraId="51BF7C80" w14:textId="77777777" w:rsidR="00593157" w:rsidRDefault="00593157" w:rsidP="000C1179">
      <w:pPr>
        <w:spacing w:after="0"/>
        <w:contextualSpacing/>
        <w:rPr>
          <w:bCs/>
        </w:rPr>
      </w:pPr>
    </w:p>
    <w:p w14:paraId="080C599E" w14:textId="77777777" w:rsidR="00A27978" w:rsidRPr="003E170B" w:rsidRDefault="00A27978" w:rsidP="000C1179">
      <w:pPr>
        <w:spacing w:after="0"/>
        <w:contextualSpacing/>
        <w:rPr>
          <w:bCs/>
        </w:rPr>
      </w:pPr>
    </w:p>
    <w:p w14:paraId="71A8147F" w14:textId="77777777" w:rsidR="00773F15" w:rsidRPr="001D0064" w:rsidRDefault="00773F15" w:rsidP="000C1179">
      <w:pPr>
        <w:pStyle w:val="Heading1"/>
        <w:spacing w:before="0" w:after="0"/>
        <w:contextualSpacing/>
        <w:rPr>
          <w:sz w:val="32"/>
          <w:lang w:val="en-US"/>
        </w:rPr>
      </w:pPr>
      <w:bookmarkStart w:id="3" w:name="_Toc178176170"/>
      <w:bookmarkStart w:id="4" w:name="_Hlk110514697"/>
      <w:r w:rsidRPr="001D0064">
        <w:rPr>
          <w:sz w:val="32"/>
          <w:lang w:val="en-US"/>
        </w:rPr>
        <w:t>References</w:t>
      </w:r>
      <w:bookmarkEnd w:id="3"/>
    </w:p>
    <w:p w14:paraId="58274DB0" w14:textId="370C17D6" w:rsidR="00773F15" w:rsidRDefault="00773F15" w:rsidP="000C1179">
      <w:pPr>
        <w:pStyle w:val="Reference"/>
        <w:spacing w:after="0"/>
        <w:contextualSpacing/>
        <w:rPr>
          <w:sz w:val="20"/>
          <w:lang w:val="en-US"/>
        </w:rPr>
      </w:pPr>
      <w:bookmarkStart w:id="5" w:name="_Ref370891592"/>
      <w:bookmarkStart w:id="6" w:name="_Ref399440155"/>
      <w:bookmarkStart w:id="7" w:name="_Ref401222022"/>
      <w:bookmarkStart w:id="8" w:name="_Ref403048963"/>
      <w:bookmarkStart w:id="9"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5"/>
      <w:bookmarkEnd w:id="6"/>
      <w:bookmarkEnd w:id="7"/>
      <w:bookmarkEnd w:id="8"/>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9"/>
    </w:p>
    <w:p w14:paraId="60A4051B" w14:textId="6D521F6D" w:rsidR="0023397A" w:rsidRDefault="0023397A" w:rsidP="000C1179">
      <w:pPr>
        <w:pStyle w:val="Reference"/>
        <w:spacing w:after="0"/>
        <w:contextualSpacing/>
        <w:rPr>
          <w:sz w:val="20"/>
          <w:lang w:val="en-US"/>
        </w:rPr>
      </w:pPr>
      <w:bookmarkStart w:id="10" w:name="_Ref158642161"/>
      <w:bookmarkStart w:id="11"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0"/>
    </w:p>
    <w:p w14:paraId="31752708" w14:textId="77209FF9" w:rsidR="000C1179" w:rsidRDefault="000C1179" w:rsidP="000C1179">
      <w:pPr>
        <w:pStyle w:val="Reference"/>
        <w:spacing w:after="0"/>
        <w:contextualSpacing/>
        <w:rPr>
          <w:sz w:val="20"/>
          <w:lang w:val="en-US"/>
        </w:rPr>
      </w:pPr>
      <w:bookmarkStart w:id="12" w:name="_Ref205760429"/>
      <w:r>
        <w:rPr>
          <w:sz w:val="20"/>
          <w:lang w:val="en-US"/>
        </w:rPr>
        <w:t xml:space="preserve">Chairman’s note, </w:t>
      </w:r>
      <w:r w:rsidRPr="00A56A01">
        <w:rPr>
          <w:sz w:val="20"/>
          <w:lang w:val="en-US"/>
        </w:rPr>
        <w:t>3GPP TSG</w:t>
      </w:r>
      <w:r>
        <w:rPr>
          <w:sz w:val="20"/>
          <w:lang w:val="en-US"/>
        </w:rPr>
        <w:t xml:space="preserve"> RAN1 Meeting #117, </w:t>
      </w:r>
      <w:r w:rsidRPr="000C1179">
        <w:rPr>
          <w:sz w:val="20"/>
          <w:lang w:val="en-US"/>
        </w:rPr>
        <w:t>Fukuoka, Japan</w:t>
      </w:r>
      <w:r>
        <w:rPr>
          <w:sz w:val="20"/>
          <w:lang w:val="en-US"/>
        </w:rPr>
        <w:t xml:space="preserve">, May 2024 </w:t>
      </w:r>
    </w:p>
    <w:p w14:paraId="5EB901C7" w14:textId="77777777" w:rsidR="000C1179" w:rsidRDefault="000C1179" w:rsidP="000C1179">
      <w:pPr>
        <w:pStyle w:val="Reference"/>
        <w:spacing w:after="0"/>
        <w:contextualSpacing/>
        <w:rPr>
          <w:sz w:val="20"/>
          <w:lang w:val="en-US"/>
        </w:rPr>
      </w:pPr>
      <w:bookmarkStart w:id="13" w:name="_Ref197549965"/>
      <w:bookmarkEnd w:id="12"/>
      <w:r>
        <w:rPr>
          <w:sz w:val="20"/>
          <w:lang w:val="en-US"/>
        </w:rPr>
        <w:t xml:space="preserve">Chairman’s note, </w:t>
      </w:r>
      <w:r w:rsidRPr="00A56A01">
        <w:rPr>
          <w:sz w:val="20"/>
          <w:lang w:val="en-US"/>
        </w:rPr>
        <w:t>3GPP TSG</w:t>
      </w:r>
      <w:r>
        <w:rPr>
          <w:sz w:val="20"/>
          <w:lang w:val="en-US"/>
        </w:rPr>
        <w:t xml:space="preserve"> RAN1 Meeting #120b, Wuhan, China, April 2025 </w:t>
      </w:r>
    </w:p>
    <w:p w14:paraId="0BBBDBEA" w14:textId="77777777" w:rsidR="000C1179" w:rsidRDefault="000C1179" w:rsidP="000C1179">
      <w:pPr>
        <w:pStyle w:val="Reference"/>
        <w:spacing w:after="0"/>
        <w:contextualSpacing/>
        <w:rPr>
          <w:sz w:val="20"/>
          <w:lang w:val="en-US"/>
        </w:rPr>
      </w:pPr>
      <w:bookmarkStart w:id="14" w:name="_Ref205131801"/>
      <w:bookmarkEnd w:id="13"/>
      <w:r>
        <w:rPr>
          <w:sz w:val="20"/>
          <w:lang w:val="en-US"/>
        </w:rPr>
        <w:t xml:space="preserve">Chairman’s note, </w:t>
      </w:r>
      <w:r w:rsidRPr="00A56A01">
        <w:rPr>
          <w:sz w:val="20"/>
          <w:lang w:val="en-US"/>
        </w:rPr>
        <w:t>3GPP TSG</w:t>
      </w:r>
      <w:r>
        <w:rPr>
          <w:sz w:val="20"/>
          <w:lang w:val="en-US"/>
        </w:rPr>
        <w:t xml:space="preserve"> RAN1 Meeting #121, Malta, Malta, May 2025 </w:t>
      </w:r>
    </w:p>
    <w:p w14:paraId="45ED7217" w14:textId="77777777" w:rsidR="002A0345" w:rsidRDefault="002A0345" w:rsidP="000C1179">
      <w:pPr>
        <w:pStyle w:val="Reference"/>
        <w:spacing w:after="0"/>
        <w:contextualSpacing/>
        <w:rPr>
          <w:sz w:val="20"/>
          <w:lang w:val="en-US"/>
        </w:rPr>
      </w:pPr>
      <w:bookmarkStart w:id="15" w:name="_Ref158836547"/>
      <w:bookmarkEnd w:id="14"/>
      <w:r w:rsidRPr="006D21DC">
        <w:rPr>
          <w:sz w:val="20"/>
          <w:lang w:val="en-US"/>
        </w:rPr>
        <w:t>R1-2301156, “Evaluation on AI/ML for CSI feedback enhancement”, InterDigital</w:t>
      </w:r>
      <w:bookmarkEnd w:id="15"/>
    </w:p>
    <w:p w14:paraId="506CB10C" w14:textId="3F3CC008" w:rsidR="000C1179" w:rsidRPr="00A56A01" w:rsidRDefault="000C1179" w:rsidP="000C1179">
      <w:pPr>
        <w:pStyle w:val="Reference"/>
        <w:spacing w:after="0"/>
        <w:contextualSpacing/>
        <w:rPr>
          <w:sz w:val="20"/>
          <w:lang w:val="en-US"/>
        </w:rPr>
      </w:pPr>
      <w:bookmarkStart w:id="16" w:name="_Ref209538708"/>
      <w:r w:rsidRPr="00A56A01">
        <w:rPr>
          <w:sz w:val="20"/>
          <w:lang w:val="en-US"/>
        </w:rPr>
        <w:t>Chairman’s notes, 3GPP TSG RAN1 Meeting #122, Bengaluru, India, August 2025</w:t>
      </w:r>
    </w:p>
    <w:bookmarkEnd w:id="4"/>
    <w:bookmarkEnd w:id="11"/>
    <w:bookmarkEnd w:id="16"/>
    <w:p w14:paraId="5B07E7C3" w14:textId="77777777" w:rsidR="00373F05" w:rsidRDefault="00373F05" w:rsidP="000C1179">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2BB52" w14:textId="77777777" w:rsidR="00184FFA" w:rsidRDefault="00184FFA">
      <w:r>
        <w:separator/>
      </w:r>
    </w:p>
  </w:endnote>
  <w:endnote w:type="continuationSeparator" w:id="0">
    <w:p w14:paraId="329C0A56" w14:textId="77777777" w:rsidR="00184FFA" w:rsidRDefault="00184FFA">
      <w:r>
        <w:continuationSeparator/>
      </w:r>
    </w:p>
  </w:endnote>
  <w:endnote w:type="continuationNotice" w:id="1">
    <w:p w14:paraId="2807C0B6" w14:textId="77777777" w:rsidR="00184FFA" w:rsidRDefault="00184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70AA" w14:textId="77777777" w:rsidR="00184FFA" w:rsidRDefault="00184FFA">
      <w:r>
        <w:separator/>
      </w:r>
    </w:p>
  </w:footnote>
  <w:footnote w:type="continuationSeparator" w:id="0">
    <w:p w14:paraId="79FCA298" w14:textId="77777777" w:rsidR="00184FFA" w:rsidRDefault="00184FFA">
      <w:r>
        <w:continuationSeparator/>
      </w:r>
    </w:p>
  </w:footnote>
  <w:footnote w:type="continuationNotice" w:id="1">
    <w:p w14:paraId="70C390BC" w14:textId="77777777" w:rsidR="00184FFA" w:rsidRDefault="00184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8443F4"/>
    <w:multiLevelType w:val="hybridMultilevel"/>
    <w:tmpl w:val="31DACAAA"/>
    <w:lvl w:ilvl="0" w:tplc="53C89C04">
      <w:start w:val="1"/>
      <w:numFmt w:val="decimal"/>
      <w:lvlText w:val="%1."/>
      <w:lvlJc w:val="left"/>
      <w:pPr>
        <w:ind w:left="1020" w:hanging="360"/>
      </w:pPr>
    </w:lvl>
    <w:lvl w:ilvl="1" w:tplc="CEB22B32">
      <w:start w:val="1"/>
      <w:numFmt w:val="decimal"/>
      <w:lvlText w:val="%2."/>
      <w:lvlJc w:val="left"/>
      <w:pPr>
        <w:ind w:left="1020" w:hanging="360"/>
      </w:pPr>
    </w:lvl>
    <w:lvl w:ilvl="2" w:tplc="8C88C3C2">
      <w:start w:val="1"/>
      <w:numFmt w:val="decimal"/>
      <w:lvlText w:val="%3."/>
      <w:lvlJc w:val="left"/>
      <w:pPr>
        <w:ind w:left="1020" w:hanging="360"/>
      </w:pPr>
    </w:lvl>
    <w:lvl w:ilvl="3" w:tplc="A6BC1218">
      <w:start w:val="1"/>
      <w:numFmt w:val="decimal"/>
      <w:lvlText w:val="%4."/>
      <w:lvlJc w:val="left"/>
      <w:pPr>
        <w:ind w:left="1020" w:hanging="360"/>
      </w:pPr>
    </w:lvl>
    <w:lvl w:ilvl="4" w:tplc="A1665EA2">
      <w:start w:val="1"/>
      <w:numFmt w:val="decimal"/>
      <w:lvlText w:val="%5."/>
      <w:lvlJc w:val="left"/>
      <w:pPr>
        <w:ind w:left="1020" w:hanging="360"/>
      </w:pPr>
    </w:lvl>
    <w:lvl w:ilvl="5" w:tplc="E812A4A2">
      <w:start w:val="1"/>
      <w:numFmt w:val="decimal"/>
      <w:lvlText w:val="%6."/>
      <w:lvlJc w:val="left"/>
      <w:pPr>
        <w:ind w:left="1020" w:hanging="360"/>
      </w:pPr>
    </w:lvl>
    <w:lvl w:ilvl="6" w:tplc="53ECEB12">
      <w:start w:val="1"/>
      <w:numFmt w:val="decimal"/>
      <w:lvlText w:val="%7."/>
      <w:lvlJc w:val="left"/>
      <w:pPr>
        <w:ind w:left="1020" w:hanging="360"/>
      </w:pPr>
    </w:lvl>
    <w:lvl w:ilvl="7" w:tplc="D1681FF6">
      <w:start w:val="1"/>
      <w:numFmt w:val="decimal"/>
      <w:lvlText w:val="%8."/>
      <w:lvlJc w:val="left"/>
      <w:pPr>
        <w:ind w:left="1020" w:hanging="360"/>
      </w:pPr>
    </w:lvl>
    <w:lvl w:ilvl="8" w:tplc="70C6DDE2">
      <w:start w:val="1"/>
      <w:numFmt w:val="decimal"/>
      <w:lvlText w:val="%9."/>
      <w:lvlJc w:val="left"/>
      <w:pPr>
        <w:ind w:left="1020" w:hanging="360"/>
      </w:pPr>
    </w:lvl>
  </w:abstractNum>
  <w:abstractNum w:abstractNumId="1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4"/>
  </w:num>
  <w:num w:numId="3" w16cid:durableId="1519151789">
    <w:abstractNumId w:val="9"/>
  </w:num>
  <w:num w:numId="4" w16cid:durableId="1934044786">
    <w:abstractNumId w:val="10"/>
  </w:num>
  <w:num w:numId="5" w16cid:durableId="1435324944">
    <w:abstractNumId w:val="7"/>
  </w:num>
  <w:num w:numId="6" w16cid:durableId="1922372000">
    <w:abstractNumId w:val="11"/>
  </w:num>
  <w:num w:numId="7" w16cid:durableId="1083601651">
    <w:abstractNumId w:val="15"/>
  </w:num>
  <w:num w:numId="8" w16cid:durableId="49505293">
    <w:abstractNumId w:val="8"/>
  </w:num>
  <w:num w:numId="9" w16cid:durableId="947472016">
    <w:abstractNumId w:val="22"/>
  </w:num>
  <w:num w:numId="10" w16cid:durableId="468060315">
    <w:abstractNumId w:val="3"/>
  </w:num>
  <w:num w:numId="11" w16cid:durableId="358511164">
    <w:abstractNumId w:val="6"/>
  </w:num>
  <w:num w:numId="12" w16cid:durableId="1758941740">
    <w:abstractNumId w:val="18"/>
  </w:num>
  <w:num w:numId="13" w16cid:durableId="110901978">
    <w:abstractNumId w:val="16"/>
  </w:num>
  <w:num w:numId="14" w16cid:durableId="752551463">
    <w:abstractNumId w:val="17"/>
  </w:num>
  <w:num w:numId="15" w16cid:durableId="1738281961">
    <w:abstractNumId w:val="20"/>
  </w:num>
  <w:num w:numId="16" w16cid:durableId="831218355">
    <w:abstractNumId w:val="21"/>
  </w:num>
  <w:num w:numId="17" w16cid:durableId="1485582577">
    <w:abstractNumId w:val="13"/>
  </w:num>
  <w:num w:numId="18" w16cid:durableId="1688405876">
    <w:abstractNumId w:val="5"/>
  </w:num>
  <w:num w:numId="19" w16cid:durableId="595671673">
    <w:abstractNumId w:val="19"/>
  </w:num>
  <w:num w:numId="20" w16cid:durableId="1975714763">
    <w:abstractNumId w:val="12"/>
  </w:num>
  <w:num w:numId="21" w16cid:durableId="681510755">
    <w:abstractNumId w:val="1"/>
  </w:num>
  <w:num w:numId="22" w16cid:durableId="1976174138">
    <w:abstractNumId w:val="4"/>
  </w:num>
  <w:num w:numId="23" w16cid:durableId="101256344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1C2F"/>
    <w:rsid w:val="00002BC4"/>
    <w:rsid w:val="000030ED"/>
    <w:rsid w:val="0000360F"/>
    <w:rsid w:val="00003C9B"/>
    <w:rsid w:val="00003E50"/>
    <w:rsid w:val="00003E87"/>
    <w:rsid w:val="00003EC3"/>
    <w:rsid w:val="0000497A"/>
    <w:rsid w:val="00004F21"/>
    <w:rsid w:val="0000542A"/>
    <w:rsid w:val="0000557F"/>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2C2"/>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A95"/>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5FE"/>
    <w:rsid w:val="000B7771"/>
    <w:rsid w:val="000B7F85"/>
    <w:rsid w:val="000B7FFB"/>
    <w:rsid w:val="000C1179"/>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C00"/>
    <w:rsid w:val="000E1E92"/>
    <w:rsid w:val="000E1EC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1B0"/>
    <w:rsid w:val="00102655"/>
    <w:rsid w:val="001026FC"/>
    <w:rsid w:val="00102A06"/>
    <w:rsid w:val="00102AD3"/>
    <w:rsid w:val="00102F88"/>
    <w:rsid w:val="00103174"/>
    <w:rsid w:val="00103373"/>
    <w:rsid w:val="00103773"/>
    <w:rsid w:val="00103ADA"/>
    <w:rsid w:val="00104182"/>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8D"/>
    <w:rsid w:val="00113CF4"/>
    <w:rsid w:val="00113D8B"/>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7E6"/>
    <w:rsid w:val="0014787F"/>
    <w:rsid w:val="00147BDE"/>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E09"/>
    <w:rsid w:val="00176E1A"/>
    <w:rsid w:val="001772E2"/>
    <w:rsid w:val="001801F8"/>
    <w:rsid w:val="00180304"/>
    <w:rsid w:val="00180A8B"/>
    <w:rsid w:val="0018143F"/>
    <w:rsid w:val="00181B28"/>
    <w:rsid w:val="00181E57"/>
    <w:rsid w:val="001830DE"/>
    <w:rsid w:val="001833D1"/>
    <w:rsid w:val="00183A3D"/>
    <w:rsid w:val="00184679"/>
    <w:rsid w:val="001846F2"/>
    <w:rsid w:val="00184866"/>
    <w:rsid w:val="00184FFA"/>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1707"/>
    <w:rsid w:val="001F2511"/>
    <w:rsid w:val="001F2733"/>
    <w:rsid w:val="001F2912"/>
    <w:rsid w:val="001F2FA8"/>
    <w:rsid w:val="001F325B"/>
    <w:rsid w:val="001F36C3"/>
    <w:rsid w:val="001F3916"/>
    <w:rsid w:val="001F3E2B"/>
    <w:rsid w:val="001F3EED"/>
    <w:rsid w:val="001F4676"/>
    <w:rsid w:val="001F4877"/>
    <w:rsid w:val="001F4DF5"/>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8B3"/>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458"/>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32E"/>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244"/>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531"/>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756"/>
    <w:rsid w:val="00293E95"/>
    <w:rsid w:val="00295822"/>
    <w:rsid w:val="00295BE1"/>
    <w:rsid w:val="00296227"/>
    <w:rsid w:val="00296314"/>
    <w:rsid w:val="00296F44"/>
    <w:rsid w:val="0029777D"/>
    <w:rsid w:val="002978FD"/>
    <w:rsid w:val="00297AC0"/>
    <w:rsid w:val="002A0345"/>
    <w:rsid w:val="002A055E"/>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828"/>
    <w:rsid w:val="002C13FE"/>
    <w:rsid w:val="002C151A"/>
    <w:rsid w:val="002C15E4"/>
    <w:rsid w:val="002C255E"/>
    <w:rsid w:val="002C2995"/>
    <w:rsid w:val="002C337D"/>
    <w:rsid w:val="002C35B0"/>
    <w:rsid w:val="002C3625"/>
    <w:rsid w:val="002C38A5"/>
    <w:rsid w:val="002C3C28"/>
    <w:rsid w:val="002C3D72"/>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1FB5"/>
    <w:rsid w:val="003320F1"/>
    <w:rsid w:val="003329DD"/>
    <w:rsid w:val="003330BE"/>
    <w:rsid w:val="003331F7"/>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73C"/>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CF"/>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5FC0"/>
    <w:rsid w:val="003C62E9"/>
    <w:rsid w:val="003C62ED"/>
    <w:rsid w:val="003C6C78"/>
    <w:rsid w:val="003C6D42"/>
    <w:rsid w:val="003C6E0C"/>
    <w:rsid w:val="003C7652"/>
    <w:rsid w:val="003C7806"/>
    <w:rsid w:val="003C782E"/>
    <w:rsid w:val="003C7D14"/>
    <w:rsid w:val="003D0BB2"/>
    <w:rsid w:val="003D1090"/>
    <w:rsid w:val="003D109F"/>
    <w:rsid w:val="003D1CA9"/>
    <w:rsid w:val="003D2478"/>
    <w:rsid w:val="003D40C4"/>
    <w:rsid w:val="003D4835"/>
    <w:rsid w:val="003D4E0D"/>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377DC"/>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4FC"/>
    <w:rsid w:val="00457565"/>
    <w:rsid w:val="00457B71"/>
    <w:rsid w:val="004606E0"/>
    <w:rsid w:val="00460CE2"/>
    <w:rsid w:val="00460D15"/>
    <w:rsid w:val="004616E7"/>
    <w:rsid w:val="00461892"/>
    <w:rsid w:val="0046247C"/>
    <w:rsid w:val="00462510"/>
    <w:rsid w:val="0046493F"/>
    <w:rsid w:val="00464F5D"/>
    <w:rsid w:val="004658DE"/>
    <w:rsid w:val="0046594F"/>
    <w:rsid w:val="004660F2"/>
    <w:rsid w:val="004661B2"/>
    <w:rsid w:val="004669E2"/>
    <w:rsid w:val="00466B85"/>
    <w:rsid w:val="00466F5E"/>
    <w:rsid w:val="00467409"/>
    <w:rsid w:val="00467C0B"/>
    <w:rsid w:val="00470334"/>
    <w:rsid w:val="004707D8"/>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40E"/>
    <w:rsid w:val="00476675"/>
    <w:rsid w:val="0047706C"/>
    <w:rsid w:val="00477768"/>
    <w:rsid w:val="00477C2C"/>
    <w:rsid w:val="00480311"/>
    <w:rsid w:val="004804AB"/>
    <w:rsid w:val="0048080A"/>
    <w:rsid w:val="00480963"/>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34B"/>
    <w:rsid w:val="00486739"/>
    <w:rsid w:val="0048705F"/>
    <w:rsid w:val="00487319"/>
    <w:rsid w:val="00487362"/>
    <w:rsid w:val="00487875"/>
    <w:rsid w:val="00487FEB"/>
    <w:rsid w:val="0049060E"/>
    <w:rsid w:val="00490C6F"/>
    <w:rsid w:val="00490E98"/>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099"/>
    <w:rsid w:val="004C3216"/>
    <w:rsid w:val="004C3898"/>
    <w:rsid w:val="004C3B35"/>
    <w:rsid w:val="004C3C55"/>
    <w:rsid w:val="004C3CD2"/>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14C5"/>
    <w:rsid w:val="005219CF"/>
    <w:rsid w:val="00522170"/>
    <w:rsid w:val="005224CE"/>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766"/>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2EC8"/>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157"/>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F3E"/>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4EF5"/>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6BB"/>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71D"/>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6BD"/>
    <w:rsid w:val="006A586C"/>
    <w:rsid w:val="006A5E28"/>
    <w:rsid w:val="006A613C"/>
    <w:rsid w:val="006A64A3"/>
    <w:rsid w:val="006A64B7"/>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C0F"/>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546"/>
    <w:rsid w:val="007358C2"/>
    <w:rsid w:val="00735D1B"/>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246"/>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578"/>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77B"/>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467"/>
    <w:rsid w:val="00834C82"/>
    <w:rsid w:val="00834F8B"/>
    <w:rsid w:val="00835163"/>
    <w:rsid w:val="00835231"/>
    <w:rsid w:val="00835246"/>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C3D"/>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5E22"/>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5EA5"/>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428"/>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17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1EE"/>
    <w:rsid w:val="009E258D"/>
    <w:rsid w:val="009E2E4B"/>
    <w:rsid w:val="009E32E6"/>
    <w:rsid w:val="009E35DB"/>
    <w:rsid w:val="009E3AE2"/>
    <w:rsid w:val="009E3FE2"/>
    <w:rsid w:val="009E4004"/>
    <w:rsid w:val="009E4235"/>
    <w:rsid w:val="009E47A3"/>
    <w:rsid w:val="009E487B"/>
    <w:rsid w:val="009E4936"/>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6BC8"/>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492"/>
    <w:rsid w:val="00A12DED"/>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72C"/>
    <w:rsid w:val="00A67D49"/>
    <w:rsid w:val="00A67E6C"/>
    <w:rsid w:val="00A70335"/>
    <w:rsid w:val="00A705F9"/>
    <w:rsid w:val="00A70BCE"/>
    <w:rsid w:val="00A710E2"/>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5A"/>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4B"/>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8BE"/>
    <w:rsid w:val="00AE190D"/>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D1"/>
    <w:rsid w:val="00B40F53"/>
    <w:rsid w:val="00B40F84"/>
    <w:rsid w:val="00B40FB5"/>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AC"/>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30F3"/>
    <w:rsid w:val="00BB312F"/>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3E5"/>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4F34"/>
    <w:rsid w:val="00C0565C"/>
    <w:rsid w:val="00C05706"/>
    <w:rsid w:val="00C05B84"/>
    <w:rsid w:val="00C06071"/>
    <w:rsid w:val="00C0657A"/>
    <w:rsid w:val="00C07377"/>
    <w:rsid w:val="00C0762D"/>
    <w:rsid w:val="00C07EB7"/>
    <w:rsid w:val="00C07F11"/>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3FE6"/>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441"/>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D5F"/>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A52"/>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C12"/>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649"/>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936"/>
    <w:rsid w:val="00D01F5D"/>
    <w:rsid w:val="00D022AA"/>
    <w:rsid w:val="00D0261C"/>
    <w:rsid w:val="00D02803"/>
    <w:rsid w:val="00D02EEB"/>
    <w:rsid w:val="00D0349B"/>
    <w:rsid w:val="00D049CA"/>
    <w:rsid w:val="00D04C64"/>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662"/>
    <w:rsid w:val="00D1599C"/>
    <w:rsid w:val="00D15D68"/>
    <w:rsid w:val="00D16563"/>
    <w:rsid w:val="00D17F6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39E7"/>
    <w:rsid w:val="00D341A0"/>
    <w:rsid w:val="00D3467D"/>
    <w:rsid w:val="00D34CFA"/>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0E9B"/>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1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D9C"/>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4DC"/>
    <w:rsid w:val="00DD126B"/>
    <w:rsid w:val="00DD1AE7"/>
    <w:rsid w:val="00DD2002"/>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5FCA"/>
    <w:rsid w:val="00DE602F"/>
    <w:rsid w:val="00DE6417"/>
    <w:rsid w:val="00DE654F"/>
    <w:rsid w:val="00DE6709"/>
    <w:rsid w:val="00DE69AE"/>
    <w:rsid w:val="00DE6A4A"/>
    <w:rsid w:val="00DE6BFB"/>
    <w:rsid w:val="00DE705D"/>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4FA8"/>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76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1050"/>
    <w:rsid w:val="00EA1C83"/>
    <w:rsid w:val="00EA1F15"/>
    <w:rsid w:val="00EA1F7F"/>
    <w:rsid w:val="00EA1FDC"/>
    <w:rsid w:val="00EA22EE"/>
    <w:rsid w:val="00EA245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1B2"/>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544"/>
    <w:rsid w:val="00F70C85"/>
    <w:rsid w:val="00F70FEE"/>
    <w:rsid w:val="00F711E3"/>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2EEF"/>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A34"/>
    <w:rsid w:val="00FD3B87"/>
    <w:rsid w:val="00FD47ED"/>
    <w:rsid w:val="00FD49F4"/>
    <w:rsid w:val="00FD4FF7"/>
    <w:rsid w:val="00FD5226"/>
    <w:rsid w:val="00FD5418"/>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4B"/>
    <w:rsid w:val="00FE1091"/>
    <w:rsid w:val="00FE204B"/>
    <w:rsid w:val="00FE2365"/>
    <w:rsid w:val="00FE26D4"/>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03A"/>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9A6F5FB-9164-4AC9-A1B7-92938B91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63</TotalTime>
  <Pages>7</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8</cp:revision>
  <cp:lastPrinted>2015-11-06T16:56:00Z</cp:lastPrinted>
  <dcterms:created xsi:type="dcterms:W3CDTF">2025-10-02T17:05:00Z</dcterms:created>
  <dcterms:modified xsi:type="dcterms:W3CDTF">2025-10-03T12:46:00Z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